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口语交际</w:t>
      </w:r>
      <w:r>
        <w:rPr>
          <w:rFonts w:hint="eastAsia" w:ascii="宋体" w:hAnsi="宋体" w:cs="楷体"/>
          <w:b/>
          <w:bCs/>
          <w:color w:val="000000"/>
          <w:sz w:val="28"/>
          <w:szCs w:val="28"/>
        </w:rPr>
        <w:t>·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该不该实行班干部轮流制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激发积极上进争当班干部的热情。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激励现任班干部做好本职工作的动力。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鼓励学生大胆真实地表露内心的真实想法，学会倾听别人的意见和想法。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教学重点：鼓励学生大胆真实地表露内心的真实想法，学会倾听别人的意见和想法。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教学时数：一课时。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教学准备：现任班干部准备一份工作总结的发言稿。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1.请现任班干部上台读事先准备好的发言稿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2.现任班干部谈一谈工作中的收获和困惑。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3.同学们对班干部的发言提出意见和改进措施。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二、畅所欲言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1.说出你心目中的优秀班干部是什么样的？指名说。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2.假如你来当班干部打算怎么做？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三、小组合作，制定方案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大屏幕小组合作出示要求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现任班干部工作中存在哪些问题？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该不该实行班干部轮流制？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若该，请说出充分理由并制定出认为可行的实施方案。若不行，也请说出充分理由，并对现任班干部提出中肯的意见。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学会倾听别人的意见，边听边思考，想想别人说的是否有道理。学会尊重别人的意见。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每组选出一个代表，统一整理组里的意见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每组代表上台发言，根据绝大多数同学的意见，制定本班班干部制度。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四、总结发言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班主任总结发言：班干部是一个班的灵魂和核心，班干部团队直接影响到班级的成长与发展。希望班干部同学真正起到带头和榜样的作用，发挥好桥梁和纽带的作用，让我们的班级一步一个台阶，越来越辉煌！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该不该实行班干部轮流制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该  不该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？  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2303780</wp:posOffset>
                </wp:positionH>
                <wp:positionV relativeFrom="paragraph">
                  <wp:posOffset>82550</wp:posOffset>
                </wp:positionV>
                <wp:extent cx="142875" cy="581025"/>
                <wp:effectExtent l="4445" t="4445" r="5080" b="5080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94480" y="1371600"/>
                          <a:ext cx="142875" cy="581025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81.4pt;margin-top:6.5pt;height:45.75pt;width:11.25pt;z-index:251658240;mso-width-relative:page;mso-height-relative:page;" filled="f" stroked="t" coordsize="21600,21600" o:gfxdata="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3GpuvXAAAACgEAAA8AAAAAAAAAAQAgAAAAIgAAAGRycy9kb3ducmV2LnhtbFBLAQIUABQAAAAI&#10;AIdO4kAr2beH7gEAAKUDAAAOAAAAAAAAAAEAIAAAACYBAABkcnMvZTJvRG9jLnhtbFBLBQYAAAAA&#10;BgAGAFkBAACGBQAAAAA=&#10;" adj="442,10800">
                <v:fill on="f" focussize="0,0"/>
                <v:stroke color="#457BBA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              模范带头作用</w:t>
      </w:r>
      <w:r>
        <w:rPr>
          <w:rFonts w:hint="eastAsia" w:ascii="宋体" w:hAnsi="宋体"/>
          <w:color w:val="000000"/>
          <w:sz w:val="28"/>
          <w:szCs w:val="28"/>
        </w:rPr>
        <w:t>服务意识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               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班干部 老师和学生的桥梁、纽带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07D6E"/>
    <w:multiLevelType w:val="multilevel"/>
    <w:tmpl w:val="1FE07D6E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A9835E7"/>
    <w:multiLevelType w:val="multilevel"/>
    <w:tmpl w:val="5A9835E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8C096A"/>
    <w:rsid w:val="34445B5B"/>
    <w:rsid w:val="6D535020"/>
    <w:rsid w:val="6E8C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2018-12-11T11:43:00Z</dcterms:created>
  <dc:creator>lenovo</dc:creator>
  <cp:lastModifiedBy>别控制</cp:lastModifiedBy>
  <dcterms:modified xsi:type="dcterms:W3CDTF">2018-12-18T07:49:15Z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