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楷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口语交际·春天去哪儿玩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/>
          <w:sz w:val="28"/>
          <w:szCs w:val="28"/>
        </w:rPr>
        <w:t>1、引导学生观察春天，了解春天特点。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2、引导学生在具体的口语交际过程中，学习用恰当的语言表现春天的美。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3、培养审美情趣，激发对大自然的热爱之情。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4、通过口语交际中的交流、评价，让学生在增强口语交际能力的同时，丰富自己的见解和感受。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 w:cs="宋体"/>
          <w:color w:val="000000"/>
          <w:sz w:val="28"/>
          <w:szCs w:val="28"/>
        </w:rPr>
        <w:t>能在交流过程中看到的景物说清楚，对于印象深刻的，能说得具体些。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 w:cs="宋体"/>
          <w:color w:val="000000"/>
          <w:sz w:val="28"/>
          <w:szCs w:val="28"/>
        </w:rPr>
        <w:t>会聆听同学的发言，把句子说具体、生动</w:t>
      </w:r>
      <w:r>
        <w:rPr>
          <w:rFonts w:hint="eastAsia" w:ascii="宋体" w:hAnsi="宋体" w:cs="黑体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教师准备设计一组多媒体课件。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 ：</w:t>
      </w:r>
      <w:r>
        <w:rPr>
          <w:rFonts w:hint="eastAsia" w:ascii="宋体" w:hAnsi="宋体" w:cs="宋体"/>
          <w:color w:val="000000"/>
          <w:sz w:val="28"/>
          <w:szCs w:val="28"/>
        </w:rPr>
        <w:t>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</w:t>
      </w:r>
      <w:r>
        <w:rPr>
          <w:rFonts w:hint="eastAsia" w:ascii="宋体" w:hAnsi="宋体"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创设情境，歌唱春天。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1.读一读。课件展出描写春天的古诗句。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2.唱一唱。老师给大家带来一首非常好听的春天的歌曲（课件播放歌曲《春天在哪里》）。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3.说一说。歌曲中的小朋友在哪里找到了春天？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二、畅所欲言，感受春天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1.是啊！春天在青翠的山林里，在湖水的倒影里，春天已经来到了我们的身边。老师给大家带来了几张春天的美图，你能不能用优美的语言把看的说出来呢？（课件出示春天的美图）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2.学生畅所欲言把看到的说出来。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说话示例：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（1）春天来了，花园里的花开了……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（2）春天来了，小溪里的水解冻了……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（3）春天来了，柳树发芽了……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【设计意图：出示不同地方的春天的图片，让学生从多个角度感受春天，为后面“春天去哪玩”铺垫材料。】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学生说的过程中，教师适时引导如何让把话语说生动、具体（如，运用不同的修辞，调动视觉、听觉、嗅觉等多种感觉器官。）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>【设计意图：教会孩子在交流过程中不仅能把把看到的景物说清楚，还要说具体说生动。】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小组合作，描绘春天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春天在你们的口中变得如此的多姿多彩，这么美好的季节，若能出去走一走看一看，是多么美好的一件事啊！想不想出去玩？你想去哪玩呢?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1.学生回答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2.小组合作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课件出示交流要求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（1）想去哪里玩？说清楚想法和理由。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耐心听别人把话说完，尽量不打断别人的讲话（认真倾听也是一种美德）。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每组选出一个代表，总结把组里的意见，并用优美的语言表述出来。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回顾小结，增强感受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春天里，有阳光，有小鸟，有花香……春天多美啊！一年之季在于春，让我们走进春天走进大自然，共同珍惜这美好的时光吧！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春天去哪儿玩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颜色  形态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视觉  听觉  嗅觉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按一定顺序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E582E"/>
    <w:multiLevelType w:val="singleLevel"/>
    <w:tmpl w:val="58BE582E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BE5DC0"/>
    <w:multiLevelType w:val="singleLevel"/>
    <w:tmpl w:val="58BE5DC0"/>
    <w:lvl w:ilvl="0" w:tentative="0">
      <w:start w:val="3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BE5E71"/>
    <w:multiLevelType w:val="singleLevel"/>
    <w:tmpl w:val="58BE5E71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E601D"/>
    <w:multiLevelType w:val="singleLevel"/>
    <w:tmpl w:val="58BE601D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8BE61FD"/>
    <w:multiLevelType w:val="singleLevel"/>
    <w:tmpl w:val="58BE61FD"/>
    <w:lvl w:ilvl="0" w:tentative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745B9"/>
    <w:rsid w:val="23CE2D82"/>
    <w:rsid w:val="281745B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2018-12-11T11:30:00Z</dcterms:created>
  <dc:creator>lenovo</dc:creator>
  <cp:lastModifiedBy>别控制</cp:lastModifiedBy>
  <dcterms:modified xsi:type="dcterms:W3CDTF">2018-12-18T07:49:02Z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