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习作</w:t>
      </w:r>
      <w:r>
        <w:rPr>
          <w:rFonts w:hint="eastAsia" w:ascii="宋体" w:hAnsi="宋体" w:cs="楷体"/>
          <w:b/>
          <w:color w:val="000000"/>
          <w:sz w:val="28"/>
          <w:szCs w:val="28"/>
        </w:rPr>
        <w:t>·身边那些有特点的人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1.理解什么是人物特点。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2.初步领会描写人物的基本要领：抓住人物的外貌，性格、兴趣爱好等方面的特点，按一定顺序写下来。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3.加一个精彩的题目。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教学重点：学会抓住人物的外貌、性格、兴趣爱好等特点，准确真实的描写人物形象。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教学难点：抓住人物的外貌、性格、兴趣爱好等特点，准确而真实的描写人物形象。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教学准备：教师：准备范文。学生：观察自己身边有特点的人。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教学时数：1课时。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一、猜谜导入，揭示课题。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同学们，今天咱们来玩一个猜谜游戏。看谁能根据大屏幕上的词语猜出人物形象。看谁的反应最快，猜出来的同学请举手。（大屏幕出示）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【设计意图：游戏导入，用耳熟能详的人物形象激发学生兴趣，揭题。】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1．火眼金睛   尖嘴猴腮   头戴紧箍咒      ——孙悟空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2" w:leftChars="-1"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同学们，眼睛，嘴巴，脸，这些都是孙悟空的外貌。所以咱们可以通过外貌猜出人物。（板书：外貌）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  好，同样是《西游记》中的人物，再猜（大屏幕出示）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2．好吃懒做  好色       ——猪八戒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  好吃懒做是猪八戒的？性格。  好色，就是喜欢女子。也就是爱好、兴趣。所以咱们还可以通过性格爱好来猜出人物。（板书：性格  爱好  兴趣）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小结：外貌，性格，爱好兴趣，这些都可以称之为人物特点。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二、深入理解“人物特点”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1．出示例文。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我们可以根据外貌猜出人物，大家看这段文字写的是谁？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（出示例文）我有一头乌黑的头发，圆圆的脸上长着一双黑色的眼睛，鼻子下面有一张小小的嘴巴。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师：这是谁？  生答不知。 因为他的外貌没什么特别的地方。没特点。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好多人都长的是这个样子，这是一张大众化的脸谱，放在人堆里看没什么特别的。所以猜不出来。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师：那什么是特点呢？生：特殊的地方。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师：对特别之处。生：和别人不一样的地方。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2．理解什么是特点。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特点就是指的人或者物所具有的独特的地方。这个独特的地方，可以是外貌，也可以是性格爱好兴趣等。这都是特点。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举例：）比如说：小红左侧脸颊上长了一颗美人痣，这就是她外貌的独特之处。小明特别爱看书，连上厕所的时候都拿着书，这是他的兴趣爱好，也是他的特点。再比如说我们班的郭辰嘉同学，平时非常喜欢帮助别人，一副热心肠，这也是他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同学们，你们有什么特点呢？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正是有了这些特点，才使得我们与众不同。著名的哲学家布莱尼茨曾说过，：“世界上没有两片完全相同的树叶，也没有性格完全相同的人。”所以咱们在介绍人物时，想让人一下子记住，就必须抓住最鲜明的特点。（板书：抓特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三、如何抓住特点来描写人物。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1．出示范文。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到底怎样抓住特点来描写人物呢？老师抓住了自己的特点写了一段文字，咱们一起来看看。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范文：我高高的个儿，脸蛋儿鼓鼓的，就像鹅蛋一样。眼睛虽然不大，但是很有神采，一笑就变成了两弯月牙儿，让人感觉很亲切。我的鼻头圆圆的，下巴尖尖的。我还是一个爱笑的人，无论遇到什么事情，嘴角总是上扬的。我特别喜欢读书，平时我抓住一点一滴的时间都用来读书，课间读，下班回家后读，连上厕所都手不离书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师：老师是从哪些方面来描写自己的？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生：个子，脸蛋，眼睛，鼻子，下巴。（外貌）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生：爱笑，嘴角上扬。（性格乐观）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生：喜欢读书。（兴趣爱好）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2．小结：老师在描写自己的时候，抓住了自己的外貌，性格，兴趣爱好等特点。每个人都有自己独特的特点，你在写人物的时候只要从这几个方面，抓住人物的特点，并写具体，才能让人印象深刻。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四、寻找身边有特点的人。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1．寻找有特点的人，打开思路。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我们的身边有许多有特点的人，只要你有一双善于发现的眼睛。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热心肠的同学，爱问问题的“小问号”，对昆虫颇有研究的“昆虫迷”，说话幽默的“幽默王子”，说起话来大嗓门的“高音喇叭”……你的爸爸妈妈，爷爷奶奶，亲戚朋友，身边的同学小伙伴们又有哪些特点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2．出示例文。体会抓住人物的兴趣爱好来描写人物。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老师这里有一个同学写的片段，他描写了他的好朋友。大家仔细读读，看看这个同学抓住了人物什么特点来写的？（生自读）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例文：我的好朋友小林是一个“街舞狂”，只要一听到音乐，他就忍不住跟着节奏跳起来。记得有一次做课间操之前，老师放了一段《最炫民族风》的音乐，本来在操场上立正站好的他，身体如同注入了无穷的力量，剧烈的扭动着。只见他眯着眼睛，紧闭着嘴巴，头发一甩，胳膊一抬，屁股一扭，来了个360度大转弯。此刻，这似乎是属于他一个人的舞台，我们都用诧异的眼神看小林，他都浑然不觉，一直跳啊跳啊。直到广播体操的音乐响起，他才忽地回过神儿来。瞧，他跳起舞来的样子多专注啊，像一个舞王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读了这段文字，你觉得这个小孩有什么特点？生：他爱跳街舞。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生：眯着眼睛，紧闭着嘴。师：这是神态。（板书：神态）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生：浑然不觉。师：忘记了这是在操场上了，一直沉浸在自己的世界里，觉得这是自己的舞台。这是心理描写。（板书：心理）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生：头发一甩，胳膊一抬，屁股一扭。一连串的动作。（板书：动作）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小结：抓住人物跳舞这个兴趣爱好，描述具体。同时，描写的时候加入了详细的神态、动作和心理描写，把人物写活了。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五、妙笔生花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1．教师提示：想一想你身边有特点的人，选取其中一个进行描写。你可以抓住他的外貌，性格，兴趣爱好等特点，通过一件事情来具体描述。可以用上描写神态，心理，动作的词语。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2.加上合适的题目。找出你写的人物的特点，根据特点加题目。例如：《戏迷爷爷》、《我的同学“小问号” 》……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3．展示评议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板书设计: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 xml:space="preserve">                  抓住特点写人物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 xml:space="preserve">                      外貌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077" w:leftChars="513" w:firstLine="560" w:firstLineChars="200"/>
        <w:textAlignment w:val="auto"/>
        <w:outlineLvl w:val="9"/>
        <w:rPr>
          <w:rFonts w:hint="eastAsia"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 xml:space="preserve"> 抓特点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 xml:space="preserve">    性格 兴趣爱好    神态  动作   心理  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 w:eastAsia="宋体"/>
        <w:sz w:val="20"/>
        <w:szCs w:val="22"/>
        <w:lang w:val="en-US" w:eastAsia="zh-CN"/>
      </w:rPr>
    </w:pPr>
    <w:r>
      <w:rPr>
        <w:rFonts w:hint="eastAsia"/>
        <w:sz w:val="20"/>
        <w:szCs w:val="22"/>
        <w:lang w:val="en-US" w:eastAsia="zh-CN"/>
      </w:rPr>
      <w:t>关注订阅公众号：常胜起点   第一时间了解更新资料详情。  更有免费资料获取！</w:t>
    </w:r>
  </w:p>
  <w:p>
    <w:pPr>
      <w:pStyle w:val="2"/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333437"/>
    <w:rsid w:val="0DF42E3A"/>
    <w:rsid w:val="6D535020"/>
    <w:rsid w:val="7B333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2018-12-12T14:43:00Z</dcterms:created>
  <dc:creator>lenovo</dc:creator>
  <cp:lastModifiedBy>别控制</cp:lastModifiedBy>
  <dcterms:modified xsi:type="dcterms:W3CDTF">2018-12-18T07:50:01Z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  <property fmtid="{D5CDD505-2E9C-101B-9397-08002B2CF9AE}" pid="3" name="KSORubyTemplateID" linkTarget="0">
    <vt:lpwstr>6</vt:lpwstr>
  </property>
</Properties>
</file>