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楷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"/>
          <w:b/>
          <w:bCs/>
          <w:color w:val="000000"/>
          <w:sz w:val="28"/>
          <w:szCs w:val="28"/>
        </w:rPr>
        <w:t>习作·我做了一项小实验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1.借助图表回忆做实验的情景，将图表填写完整。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2.能够流畅地介绍自己做实验的情景。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3.把实验经过写清楚，并能细致生动地记录自己的观察过程。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4.适当加入做实验时的心情和有趣发现等。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 w:cs="宋体"/>
          <w:color w:val="000000"/>
          <w:sz w:val="28"/>
          <w:szCs w:val="28"/>
        </w:rPr>
        <w:t>把实验经过写清楚，并能细致生动地记录自己的观察过程。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教学难点：</w:t>
      </w:r>
      <w:r>
        <w:rPr>
          <w:rFonts w:hint="eastAsia" w:ascii="宋体" w:hAnsi="宋体" w:cs="宋体"/>
          <w:color w:val="000000"/>
          <w:sz w:val="28"/>
          <w:szCs w:val="28"/>
        </w:rPr>
        <w:t>适当加入做实验时的心情和有趣发现等。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准备一只烧杯、一杯清水、一只生鸡蛋、一盘盐、一把汤匙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教学时数：</w:t>
      </w:r>
      <w:r>
        <w:rPr>
          <w:rFonts w:hint="eastAsia" w:ascii="宋体" w:hAnsi="宋体" w:cs="宋体"/>
          <w:color w:val="000000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导语：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世界上什么最神奇？科学的力量最神奇。科学，能让太阳为人类烧水、煮饭，能让机器人代替潜水员到海底探险。科学，能让远隔重洋的亲人面对面地对话……科学能够改变世界，科学能够创造未来。今天，我们做一个科学小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【设计意图：虽然是小实验，但开头就激发学生对科学的兴趣，也许因为此次实验学生热爱了科学。】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培育思维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1.实验开始前，你想说什么？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2.做这个小实验，需要准备哪些器材？谁能说一说，请用上数量词。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【设计意图：练习了数量词的用法，让学生养成规范用词的好习惯。】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3.首先先看老师做，然后再分组做。你做的时候注意观察、思考。因为做完实验后还要进行小组间的比赛。比赛内容是说一说你是怎么做实验的？做实验的过程中看到了什么？想到了什么？ （板书：做、看、想）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【设计意图：先明确要求，就是明确了目的，再进行实验，有的放矢。】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实验1：老师把鸡蛋轻轻放入清水中。学生接着做此项实验。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学生先在小组内练说，练说约三分钟后再出示优美的词语和句子，选择运用所给的词语和句子再次进行练说，最后进行小组间的比赛，老师仍然在表格内评分。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提供的词语：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描写观众的词语：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目不转睛  欢呼雀跃  议论纷纷  争先恐后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一眨不眨 伸长脖子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描写鸡蛋鸡蛋变化的词语：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晃晃悠悠  摇摇摆摆  慢吞吞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描写鸡蛋鸡蛋变化的句子：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鸡蛋像个潜水员慢慢沉入水底。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鸡蛋像喝醉了酒似的，晃晃悠悠地往下坠，不一会儿就沉到杯底“睡大觉”，一动不动了。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鸡蛋晃了晃身子，又懒洋洋地倒了下去。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学生在小组内练说三分钟后再出示优美词语、句子，这样充分发挥学生的潜能，不限制学生的思维。集中了大家的智慧之后，语言丰富了，心中也有了自信，这样进行比赛也是对学生小组学习结果的展示，同时老师要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另外，分开实验过程让学生仔细观察，把实验过程放大，是在有意识地告诉学生，只要认真观察就有发现。）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实验2：在水中放入盐慢慢搅动，观察发生的情况。（过程同上）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描写观众的词语：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疑惑不解   手舞足蹈   一眨不眨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伸长脖子   拍手欢呼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描写鸡蛋变化的句子：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鸡蛋仿佛轻了许多，从杯底里浮了起来，就像个调皮的孩子从水里探出了脑袋。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鸡蛋浮了起来，就像潜水员的氧气罐里氧气不足了似的露出来呼吸新鲜空气一样。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鸡蛋像一位跳水运动员一样跳入水中，在清凉的池水里游动几下，眨眼间又浮起来了。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为什么生鸡蛋放在清水里会沉到杯底，而放进有相当浓度的盐水里，却会神奇地浮上来呢？（清水的浮力小，盐水的浮力大。）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二、命题（2分钟）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三、习作（25分钟）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1.不会写的字先写拼音，等全部写完作文后再查字典写上字。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2.口不出声、头不晃动、笔不停止。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讨论修改：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写清楚实验过程中自己怎么做、看到了什么、想到了什么吗？同时注意其他同学的感受了吗？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五、评议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六、批改（结合语文园地的修改符号）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内容 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1.格式、卷面、错别字、标点、语病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2.实验过程是否具体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把好词好句用曲线画出来，并在旁边写上理由。不明白或好建议当面和作者交流，作者修改。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步骤：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1.边读边改自己写的作文。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2.和小组内同学互相修改。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3.找组外的同学修改。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七、反馈（2分钟）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  我的收获是﹍ ﹍ ﹍ ﹍ ﹍ ﹍ ﹍ ﹍ ﹍ ﹍ ﹍ ﹍ ﹍ ﹍ ﹍ ﹍ ﹍</w:t>
      </w:r>
      <w:r>
        <w:rPr>
          <w:rFonts w:hint="eastAsia" w:ascii="宋体" w:hAnsi="宋体" w:cs="仿宋_GB2312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八、小结（1分钟）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师：我们刚才是把做实验的具体过程写了下来，这是在记叙一件事情的经过，这是记叙文。不但要讲清楚，还应把语句说得生动优美。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D94E"/>
    <w:multiLevelType w:val="singleLevel"/>
    <w:tmpl w:val="58BAD94E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BADAC5"/>
    <w:multiLevelType w:val="singleLevel"/>
    <w:tmpl w:val="58BADAC5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E518E1"/>
    <w:rsid w:val="4CAF3928"/>
    <w:rsid w:val="6D535020"/>
    <w:rsid w:val="79E5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2018-12-11T12:28:00Z</dcterms:created>
  <dc:creator>lenovo</dc:creator>
  <cp:lastModifiedBy>别控制</cp:lastModifiedBy>
  <dcterms:modified xsi:type="dcterms:W3CDTF">2018-12-18T07:50:09Z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