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baseline"/>
        <w:outlineLvl w:val="9"/>
        <w:rPr>
          <w:rFonts w:hint="eastAsia" w:cs="楷体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cs="楷体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9古诗三首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baseline"/>
        <w:outlineLvl w:val="9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楷体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元日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1.会认2个字，会写5个字，其中重点认识“屠”字，重点指导书写“屠”、“符”字，并注意“屠”字是半包围结构。并正确读写“屠苏、瞳瞳”词语，尤其是“曈曈”注意是左边是日字。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2.背诵课文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3.培养孩子对中国传统节日文化的热爱。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教学重点：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背诵课文，借助注释理解诗句的意思。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教学难点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：这首诗写了哪个传统节日？写出了什么样的节日情景？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教学准备：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教学时数：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教学过程：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第一课时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一、诵读导入，重视积累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让学生诵读《元日》等诗。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师：今天我们就来学习一首描写春节的诗。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师：你知道“元”有哪些意思吗？知道“元日”是什么意思吗？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师：对，元日就是新年的第一天，农历正月初一，也就是中华民族传统的节日——春节。（扩词：元宵、元日。拓展“元”的理解，夯实语言基础）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【设计意图：自主朗读、深思……每一名学生都在用自己的方式感受、理解、体会这首诗。只有这样的多样性才会使课堂更精彩，让中年级感受领悟到学习古诗的方法。】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二、初读古诗，解疑释难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1.利用课件检查生字新词，要求读准字音、认清字形。教师重点指导“屠”字。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师：请大家伸出手来，跟老师一起书空这个字。（一边书写一边说明：半包围结构）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2.师：学习生字后，相信大家一定能把古诗读好。尝试读出诗的节奏。（指名学生读古诗——范读古诗——齐读）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3.师：通过预习和初读，我们知道词语的意思，还有什么不理解的字词吗？（根据学生回答，教师指导并总结）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【设计意图：这一环节让在学生与文本、教师和同学之间的对话交流中，学习古诗，完成理解、积累语言，并适时地内化到自己的语言图式中，学会用自己的语言来表达交流。】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三、研读古诗，理解诗意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1．师：学习古诗不仅要把诗句读正确、读流利，还要根据诗句的意思展开丰富的想象。古诗的每一句话都描绘了一幅画面。请同学们把对字词的理解带到诗句中，练习说说每一句诗的意思。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2．师：用自己喜欢的方式读诗句，同桌互相交流说说展现在自己眼前的是一幅幅怎样的画面呢。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在学生理解“岁”字时，教师补充“离离原上草，一岁一枯荣”“年年岁岁花相似，岁岁年年人不同”的诗句，让学生更加深入地理解“岁”的含义。）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3．交流、评议、完善。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师：如果说“爆竹……”让我们感到了热闹、兴奋，还有一句会让我们感到温暖、幸福，那就是——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4．练习说话。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师：你为什么从“屠苏”感受到快乐呢？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在这万家团圆的时刻，大家迎着和煦的春风，一边喝酒一边说着祝福的话语，身上暖暖的，心中更是暖暖的。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师：谁能把这两句诗的意思连起来说一说？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师：你能把这份快乐，这份温暖读出来吗？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：刚才我们一边读诗句，一边想画面。（多媒体出示）看，五彩缤纷的礼花在天空中绽放；闻，到处都飘散着爆竹的硝烟味；听，到处都洋溢着欢声笑语。置身在这样的情景中，你的心情会如何？是啊！一元复始，万象更新，多喜庆啊！下面请大家继续用一边读诗句，一边想画面的方法读后两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我们和王安石在隆隆的鞭炮声中“来到”大街上，又看到了一幅怎样的画面呢？（课件出示）这里的“新桃”和“旧符”都是指“桃符”。你知道桃符指什么吗？（桃符就是春联）简介“桃符”。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【设计意图：走近历史，才能走进诗句，才能真正走进作者的内心世界。因此，这一环节适时适量地引导学生了解王安石写这首诗时的历史背景，让学生更好地理解诗歌的思想情感。】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四、品读古诗，体悟情感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1．师：默读全诗，想一想全诗描写了哪些场景。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2．师：放爆竹、饮屠苏、换桃符几个典型的画面，寥寥数语，就给我们勾画出欢度新年的喜庆景象。时至今日，人们每到辞旧迎新之时，都会情不自禁地吟诵起王安石的这首《元日》。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3．师：孩子们，在诗人眼中换去的只是旧桃符吗？他笔下仅仅是一幅其乐融融的春节图吗？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件出示：当时的宋朝，百姓过着贫穷的生活。年轻的王安石看到了百姓的疾苦，立志要为人民造福。在49岁时，王安石做了宰相，他积极进行改革、推行新政，希望国家繁荣富强。就在这一年春节，他写下了这首脍炙人口的不朽诗篇《元日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现在，你觉得王安石仅仅是在写春节时热闹欢乐的场面吗？他还期望什么呢？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用一个成语来表示（辞旧迎新、除旧革新）。请你再来读读这首诗，你一定会有新的感受。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4．指导朗读。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五、补充诗句，拓展延伸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诵读王安石的另一首诗《梅花》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板书设计：</w:t>
      </w: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   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燃 放 爆 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喝 屠 苏 酒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  ——   旧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34144"/>
    <w:rsid w:val="0A834144"/>
    <w:rsid w:val="4504479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2018-12-11T06:27:00Z</dcterms:created>
  <dc:creator>lenovo</dc:creator>
  <cp:lastModifiedBy>别控制</cp:lastModifiedBy>
  <dcterms:modified xsi:type="dcterms:W3CDTF">2018-12-18T07:45:21Z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