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sz w:val="28"/>
          <w:szCs w:val="28"/>
        </w:rPr>
        <w:t>27漏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b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1.认识脊、颠、旋等9个生字,学写漏、喂、胖等13个生字。指导写好喂、贼两个字，喂不要都加一撇，贼不要漏掉一撇。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2.能有感情地朗读课文，体会故事的趣味性。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3.能借助示意图复述故事。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有感情地朗读课文，体会故事的趣味。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教学难点：</w:t>
      </w:r>
      <w:r>
        <w:rPr>
          <w:rFonts w:hint="eastAsia" w:cs="Calibri"/>
          <w:color w:val="000000"/>
          <w:kern w:val="2"/>
          <w:sz w:val="28"/>
          <w:szCs w:val="28"/>
        </w:rPr>
        <w:t>借助示意图复述故事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教学准备：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教师：搜集图片，制作课件。学生：预习故事。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教学时数：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2课时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教学过程：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宋体"/>
          <w:b w:val="0"/>
          <w:color w:val="000000"/>
          <w:sz w:val="28"/>
          <w:szCs w:val="28"/>
        </w:rPr>
        <w:t>第一课时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Times New Roman"/>
          <w:b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一、谈话导入，揭题解题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bCs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 xml:space="preserve">1.  </w:t>
      </w:r>
      <w:r>
        <w:rPr>
          <w:rFonts w:hint="eastAsia"/>
          <w:bCs/>
          <w:color w:val="000000"/>
          <w:sz w:val="28"/>
          <w:szCs w:val="28"/>
        </w:rPr>
        <w:t>同学们喜欢读故事吗？为什么喜欢？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【设计意图：学生都喜欢读故事，引导他们回忆曾经读过的故事，发现故事的特点，比如故事里的动物会说话，故事里的人物很可爱，故事的情节很有趣等等，唤起学生读故事的兴趣。】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2．出示课题。（漏），老师要跟大家一起学一篇有趣的故事——《漏》，这个故事的题目很特别，只有一个字，但是这篇故事却很长，需要我们慢慢读，请看预习提示：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（1）借助注音读课文，给每个自然段标上序号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（2）认读思考：老爷爷和老婆婆说的漏，是指——；老虎和贼认为“漏”是——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1.自由朗读课文，注意读准字音，读通句子。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2.小组合作认读词语。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出示词语： 脊背  胸脯  窟窿  翻山越岭  走南闯北   旋风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“脊背”的“脊”应读三声。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“窟窿”第二个字读轻声。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“颠”这个字的读音要注意，应读diān，不要读错。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默读课文，并思考课文写了件什么事？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【设计意图：学生在读通课文的基础上，对文章有一个大概的印象，能用自己的话概括文章的主要内容，训练学生概括文章的技巧。】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三、复习生字，指导写字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课件出示生字，自由练读。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生字组词，巩固识字。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指导书写“喂”。提示口字旁占左上半格，不宜写大，右下部分不是“衣”，注意不要多加笔画。提示“漏、喂、贼、狼、抱、胶、偏”都是左右结构的字，左窄右宽，“胖、驴、粘”也是左右结构的字，但这几个字左右相当，“莫、架”是上下结构，下面的横要写得长一些，能够托住上面的部分。“厉”是半包围结构，写得时候要注意里面是“万”而不是“力”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宋体"/>
          <w:b w:val="0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一、回顾内容，再读故事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 老爷爷和老婆婆说的漏，是怕（漏雨）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 老虎和贼认为“漏”是一种特殊的东西，怪物、可怕的动物等，所以用引号引起来。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3.师提问：同是漏，因为理解不同，所以有了这个有趣的故事，那回忆一下，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这个故事里除了有老爷爷、老婆婆、老虎、贼、还有谁？（小胖驴）谁能看着黑板，给大家讲讲这个有趣的故事。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老爷爷、老婆婆养了一头（ ），老虎、贼啊都惦记。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老虎和贼正在（ ），却听老婆婆说怕（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它们听见赶紧（ ），一直到了（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贼下树，虎回走，它俩树下（ ），吓得大喊（ ）啊！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驴圈里，（ ）在吃草，老婆婆的屋顶（ ）啦！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【设计意图：引导学生理清人物关系，尝试回忆文章，将主要内容补全，为后面的复述故事做准备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二、理清层次，梳理文意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同学们小小年纪却这么厉害，老师给大家省掉了那么多的内容，大家都能把主要内容补全，真是太会读书啦！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1.学习1-2段，感受小胖驴的诱人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老师对小胖驴很感兴趣，特别想知道小胖驴长什么样，谁能给老师讲讲？（生讲）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文：从前，有一户人家：一个老爷爷，一个老婆婆，还喂着一头黑脊背、白胸脯的小胖驴。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师：除了这黑黑的脊背，白白的胸脯，这小毛驴的哪个部位最诱人？（肚子圆圆的）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师：看看这胖胖的小毛驴，这么诱人，老虎想肉很好吃……；贼想卖个好价钱……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【设计意图：欣赏图片，直观感受小胖驴的诱人，想象老虎和贼的垂涎欲滴。】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2.学习3-5段，“偷”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所以他们都要去偷，终于有一天，他们要行动了，谁接着讲？（2生讲）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它们好厉害，一会儿就挖了个窟窿，小毛驴危险了，很快就要成为老虎的盘中餐，成为贼的摇钱树了，关键时刻，谁接着讲？（两生讲）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就这样，几句对话就让小胖驴转危为安。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文：老爷爷说：“好像有什么声音在响？”老婆婆说：“唉！管他狼哩，管他虎哩，我什么都不怕，就怕漏！”（师范读）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贼蹲在屋顶上想：走南闯北我什么都听过。就是没听过‘漏’，莫非‘漏’比我还厉害？（师范读）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老虎趴在驴圈里想：翻山越岭我什么都见过。就是没见过‘漏’，莫非‘漏’比我还厉害？（师范读）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我们来分角色读读，谁来当老爷爷？谁来当老婆婆？老虎呢？贼呢？老师来当旁白。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你看看，贼和老虎本事好大，贼走南闯北什么都听过，老虎翻山越岭，什么都见过，他们却不知道漏是什么，你觉得在老虎和贼眼里这厉害的“漏”是什么样的？有什么样的眼睛、什么样的牙齿……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【设计意图：感受老婆婆这句话的重要及老虎和贼的反应，想象老虎和贼眼中“漏”的可怕，带学生更深层次的走入情景。】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3.学习6-12段，“逃”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他们越想越害怕，就想赶紧逃，可别让“漏”捉到，谁来讲讲他们是怎么逃的？（两生讲）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文：老虎驮着贼，贼骑着老虎，跑哇，跑哇，累得老虎筋都快断了，颠得贼骨头架都快散了。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它们为什么这么远拼命的跑？（它们觉得漏可怕的漏就在后面追着呢）而且，贼觉得这个漏跑得真快，跟旋风一样，一刻也不停；老虎觉得这个漏抓的真紧，就像粘胶一样，怎么甩都甩不掉，越想越怕，越怕越跑，它们跑过……跳过……穿过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它们就这样一直跑到了歪脖树，谁来讲讲这幅图（“砰”一声，老虎撞到树上；“嗵”一声，贼跳上树，还掉了一只鞋子。）这一幅呢？（好险呐）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文：老虎一边往前跑一边想：“终于甩掉‘漏’了！”贼一边往上爬一边想：“终于甩掉‘漏’了！”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【设计意图：图片欣赏，想象老虎和贼奔跑时的惊慌失措，解脱时的如释重负，用恰当的语言描述图片，锻炼口语表达。】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4.学习13-18段，“遇”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他们就这样放弃了吗？没有，谁接着讲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说的真好，老虎还想吃小胖驴，就往回走，贼还想偷小胖驴去卖钱，就要下树，结果他们又在树下相遇了，（图片，小偷一回头，老虎一抬头，都吓得大喊“哎呀，漏又来啦！”小偷手一松，老虎腿一软，咕噜咕噜滚下山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你瞧瞧，这一晚上，他们冒着雨，跑啊跑，跑过山，跑过河，还撞过树，贼成什么样了？老虎呢？（描述图片）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你们把自己当成老虎和贼……大喊一声“漏啊！”然后都吓昏了过去。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【设计意图：经过一晚上的折腾，老虎和贼都疲惫不堪，贼衣衫破烂，老虎也没了往日的威风，如此这般都是因为“漏”。】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5.学习19-20段，小胖驴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文：天快亮了，小胖驴在驴圈里安安稳稳地吃着干草。（师范读）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老爷爷和老婆婆从炕头上坐了起来。滴答，滴答—他们抬头看看屋顶—唉，说怕漏，偏又漏雨了！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总结：同学们，看看黑板，老爷爷和老婆婆说漏，是怕屋顶漏雨，结果却吓跑了老虎和贼，这叫做“歪打正着”；老虎和贼听到‘漏’，吓得到处跑，这叫“作贼心虚”，整整一个晚上，小毛驴都在驴圈里安安稳稳地待着，这样“安然无恙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【设计意图：老虎和贼的狼狈与小胖驴的悠闲形成对比，可怕的“漏”与屋顶漏雨形成对比，感受老虎和贼的可笑。】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三、整理思路，复述文章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1.复述：读完这篇故事，你印象最深的是哪个场景，谁能根据老师的提示，试着讲讲这个故事，可以加上自己的语言、动作、表情的等等（部分或全篇）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2.续写：你想对老爷爷和老婆婆、老虎和贼、小胖驴说些什么？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【设计意图：锻炼学生复述故事的能力，从有趣的故事中获取一定的知识，发挥故事的教育作用。】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27 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老爷爷  老婆婆      漏   歪打正着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小胖驴        安然无恙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老虎   贼       “漏” 作贼心虚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6F90"/>
    <w:multiLevelType w:val="singleLevel"/>
    <w:tmpl w:val="58B66F90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8C29A68"/>
    <w:multiLevelType w:val="singleLevel"/>
    <w:tmpl w:val="58C29A6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8C29D9B"/>
    <w:multiLevelType w:val="singleLevel"/>
    <w:tmpl w:val="58C29D9B"/>
    <w:lvl w:ilvl="0" w:tentative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F4F5A"/>
    <w:rsid w:val="07CF4F5A"/>
    <w:rsid w:val="08C93D5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2018-12-13T15:17:00Z</dcterms:created>
  <dc:creator>lenovo</dc:creator>
  <cp:lastModifiedBy>别控制</cp:lastModifiedBy>
  <dcterms:modified xsi:type="dcterms:W3CDTF">2018-12-18T07:48:33Z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