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17我变成了一棵树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1．能正确、流利地朗读课文，读懂故事的主要内容。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2．认识新偏旁“反犬旁”和“爿字旁”。指导写好带有这类偏旁的字。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3.抓“痒痒的“冒”“弯”等关键词，体会表达效果的神奇，并进行语言文字训练。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4．初步引导学生分角色扮演，进行戏剧尝试。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5．拓展学生思维，展开想象创编故事。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教学重点：抓“痒痒的“冒”“弯”等关键词，体会表达效果的神奇，并进行语言文字训练。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教学难点：拓展学生思维，展开想象创编故事。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教学准备：多媒体课件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教学时数：2课时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一、回顾复习，激趣导入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1.同学们都被小真的奇思妙想深深地吸引了。你们还想听这样的故事吗？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2.引出课题，板书课题，齐读。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二、初读课文，学习生字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1.请同学们打开课本，翻到63页，自由朗读课文，读准字音，读通句子。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2.出示本课生词，排火车读。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痒痒的  椭圆形 菱形  鳄鱼香肠  糖醋排骨  丁零丁零  秘密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3.排火车接读课文。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三、复习生字，指导书写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1.状:认识爿字旁,了解爿字旁的含义。与“壮”字进行对比。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2.继续：强调“继”字的笔顺。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3.狐狸：左窄右宽，反犬旁的笔顺。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4.秘密：理解两个同音字的意思。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秘：不公开的，不让大家知道的。可组词秘方、秘诀、神秘、奥秘。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密：不公开的，不公开的事物。组词保密、密信、密谋、密探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【设计意图：引导学生用了解偏旁含义，形近字区分和同音字的不同含义来区分相像的汉字，加深学生印象。】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5.在田字格中各写一个，教师巡视指导。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6.当堂听写。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一、再读课文，感知大意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1.听老师范读课文，边听边思考：哪些情节写得很有意思？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2.师范读课文。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3.交流写得有意思的情节。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（1）第四段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①指名读。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②哪些描写让你觉得有意思？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是啊，“痒痒的”  和“冒”我把变成树的感觉写活了。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③再读，读出有意思。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（2）第五段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①生读。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②交流有意思的描写：树上长鸟窝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（3）第六段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①鸟窝的形状：三角形、正方形、长方形、圆形、椭圆形、菱形……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②还会有什么形状？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③如果你变成了一棵树，你会变成一棵什么样的树呢？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④出示句子练习：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你猜，我变的树上会长什么？当然不是苹果啦，梨也不对——对了，____________!我变成了一棵____________的树：__________________……_________________。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【设计意图：孩子天生就有丰富的想象。我还会变成一棵什么样的树？问题一抛出，孩子的思维立刻活跃起来。仿照课文说一说，锻炼了学生运用语言的能力。】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（4）第七段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树上都住了谁？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（5）第八段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①你觉得哪里有意思？“我会弯下腰”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②指导读。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（6）十三---十四段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一棵饿得肚子“咕噜噜”直叫的树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（7）十五---二十段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①分角色加动作扮演读。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②这水珠是什么？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4.故事里的妈妈你喜欢吗？为什么？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二、总结写法，拓展想象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1.理清故事创作思路：变树经过——变树后的趣事。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2.假如你也会变，你会变成什么？又会有怎样的奇特经历呢？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3.把你想到的以《我变成了_____》为题写下来。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【设计意图：学完课文，学生头脑中一定有许多遐想不吐不快，适时进行拓展练笔，给学生创造表达的机会。】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板书设计: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17我变成了一颗树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痒  冒                  变树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各种形状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“咕噜噜”                趣事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口水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第一时间了解更新资料详情。  更有免费资料获取！</w:t>
    </w:r>
  </w:p>
  <w:p>
    <w:pPr>
      <w:pStyle w:val="2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642042"/>
    <w:rsid w:val="27067592"/>
    <w:rsid w:val="4D642042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2018-12-12T14:31:00Z</dcterms:created>
  <dc:creator>lenovo</dc:creator>
  <cp:lastModifiedBy>别控制</cp:lastModifiedBy>
  <dcterms:modified xsi:type="dcterms:W3CDTF">2018-12-18T07:47:05Z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