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b/>
          <w:color w:val="000000"/>
          <w:sz w:val="28"/>
          <w:szCs w:val="28"/>
        </w:rPr>
      </w:pPr>
      <w:r>
        <w:rPr>
          <w:rFonts w:hint="eastAsia" w:ascii="宋体" w:hAnsi="宋体"/>
          <w:b/>
          <w:color w:val="000000"/>
          <w:sz w:val="28"/>
          <w:szCs w:val="28"/>
        </w:rPr>
        <w:t>16小真的长头发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教学目标：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1．能正确、流利地朗读课文，读懂故事的主要内容。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2．认识9个生字，重点指导“栅”和多音字“卷”。学写13个生字，重点指导“棒”，学会写左右结构的字。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3．抓“嗖”、“像紫菜卷那样”、“暄腾腾”等关键词，体会表达效果的不同，并进行语言文字训练。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4．能理解小叶、小美对小真态度转变的原因，并能展开想象创编故事。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教学重点：抓“嗖”“像紫菜卷那样”“暄腾腾”等关键词，体会表达效果的不同，并学习语言文字运用。</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教学难点：能理解小叶、小美对小真态度转变的原因，并能展开想象创编故事。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s="黑体"/>
          <w:color w:val="000000"/>
          <w:sz w:val="28"/>
          <w:szCs w:val="28"/>
        </w:rPr>
        <w:t>教学准备：</w:t>
      </w:r>
      <w:r>
        <w:rPr>
          <w:rFonts w:hint="eastAsia" w:ascii="宋体" w:hAnsi="宋体"/>
          <w:color w:val="000000"/>
          <w:sz w:val="28"/>
          <w:szCs w:val="28"/>
        </w:rPr>
        <w:t>多媒体课件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教学时数: 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教学过程: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outlineLvl w:val="9"/>
        <w:rPr>
          <w:rFonts w:hint="eastAsia" w:ascii="宋体" w:hAnsi="宋体"/>
          <w:color w:val="000000"/>
          <w:sz w:val="28"/>
          <w:szCs w:val="28"/>
        </w:rPr>
      </w:pPr>
      <w:r>
        <w:rPr>
          <w:rFonts w:hint="eastAsia" w:ascii="宋体" w:hAnsi="宋体"/>
          <w:color w:val="000000"/>
          <w:sz w:val="28"/>
          <w:szCs w:val="28"/>
        </w:rPr>
        <w:t>第一课时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一、竞猜谜语，激趣导入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1．听说咱们班的孩子个个都想像丰富。今天我们就比比看，谁最有想象力？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【设计意图：用比一比的方式，用学生感兴趣的猜谜语形式导入新课，既激发了学生的学习兴趣，又契合本单元“想象” 主题。】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2.（课件出示谜语）生猜。没错，就是头发。（板书：头发）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3．今天我们要读一个特别有趣的故事，名字叫《小真的长头发》。（板书课题）齐读课题。（两种读法）</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二、初读课文，学习生字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1. 请同学们打开课本，翻到60页，自由朗读课文，读准字音，读通句子。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2. 出示本课生词，排火车读。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预设：</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（1）“卷”为多音字，出示[juǎn]1把东西弯转裹成圆筒形。2裹侠带动。3弯转裹成圆筒形的东西。[juàn]1可以舒展和弯转成圆筒形的书画2书籍的册本或篇章3考试用的纸      在文中应读哪个音？什么意思?</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(2)学生识记困难的字有栅、碍。栅与册对比，了解象形文字的有关知识。碍与得进行对比，学习用偏旁区分字义。</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
          <w:color w:val="000000"/>
          <w:sz w:val="28"/>
          <w:szCs w:val="28"/>
        </w:rPr>
      </w:pPr>
      <w:r>
        <w:rPr>
          <w:rFonts w:hint="eastAsia" w:ascii="宋体" w:hAnsi="宋体" w:cs="楷体"/>
          <w:color w:val="000000"/>
          <w:sz w:val="28"/>
          <w:szCs w:val="28"/>
        </w:rPr>
        <w:t>【设计意图：引导学生用字义偏旁和汉字演变来识记汉字,拓宽学生知识面。】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3.指导写字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(1) 出示生字,认读组词。</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(2)指导书写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“棒”：提示木字旁变最后一笔变捺为点,腰、晾、烦、椅、沫、唯、碍都是左右结构的字,做到左窄右宽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outlineLvl w:val="9"/>
        <w:rPr>
          <w:rFonts w:hint="eastAsia" w:ascii="宋体" w:hAnsi="宋体"/>
          <w:color w:val="000000"/>
          <w:sz w:val="28"/>
          <w:szCs w:val="28"/>
        </w:rPr>
      </w:pPr>
      <w:r>
        <w:rPr>
          <w:rFonts w:hint="eastAsia" w:ascii="宋体" w:hAnsi="宋体"/>
          <w:color w:val="000000"/>
          <w:sz w:val="28"/>
          <w:szCs w:val="28"/>
        </w:rPr>
        <w:t>第二课时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一、朗读课文，学会质疑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1.又到了大家最喜欢的接读课文环节了，谁来当火车头？其他同学把书放平，做到耳到、眼到、心到。</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2.读完故事，再看故事的名字，你有什么疑问吗？（小真明明是妹妹头，可为什么叫小真的长头发？）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3.故事里谁有长头发？拥有长头发的小叶和小美心情怎样？（板书：美得不行）</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4.什么叫美得不行？美得不行的小叶和小美会带着什么表情和动作说话呢？（课件出示加上横线的小叶小美说的三句话，学生加提示语朗读）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5.当你们的好朋友在你面前炫耀自己漂亮的长头发时，小真呀小真，你会是什么心情？</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6.（出示小真说的话）大家看看小真是怎么想的？你读懂小真的心了吗？——再读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7.故事的最后，美得不行的小叶小美有了什么变化？（出示句子）（板书：听得入了迷   羡慕）</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8.是什么让他们发生的这样的变化？别着急，读完故事相信你一定能找到答案。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 读完课文后,引导学生质疑,孩子们从发现问题——带着问题读故事——解决疑惑的过程中体验到自己成为学习主人的快乐。】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二、研读故事，理解想象</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1.默读故事，小真的长头发都有什么用？（课件，板书）</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2.喜欢哪部分就读哪部分。（生自由练习）</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3.交流。（随机出示）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①钓鱼</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你们钓过鱼吗？容易吗？小真钓鱼容易吗？从哪看出来的？再读。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②拉牛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○老师听到他把“嗖”这个字读得绘声绘色。一个“嗖”字让你看到了什么样的画面？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○可别小看这个“嗖”字，（板书）这样的词语叫象声词，他能帮我们清晰地看到画面，甚至可以感受人物的心情。你能不能也试着用上这样的词，改改这两句话？（出示句子）你看到了什么?你的心情怎样？</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【设计意图:拟声词的运用让画面动了起来。这一环节适时地强化了学生语言的积累与运用。让学生在实践中学习、运用语文，让语文课堂充满语文味。】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③当被子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olor w:val="000000"/>
          <w:sz w:val="28"/>
          <w:szCs w:val="28"/>
        </w:rPr>
      </w:pPr>
      <w:r>
        <w:rPr>
          <w:rFonts w:hint="eastAsia" w:ascii="宋体" w:hAnsi="宋体"/>
          <w:color w:val="000000"/>
          <w:sz w:val="28"/>
          <w:szCs w:val="28"/>
        </w:rPr>
        <w:t>（出示去掉“像紫菜卷那样”和“暄腾腾”的句子）你发现了什么?(板书)去掉这两个词语行吗？为什么？奥，难怪故事的名字要叫《小真的长头发》？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④当晾衣绳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你又是从哪里感受到小真的头发很长？（所有 一次）</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4.小真在介绍自己的长头发时，每段后面都有——。有时标点符号也能帮助我们传达信息，它在告诉我们什么呢？</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5.发挥想象，创意无限，小真的长头发还能做什么？</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6.小真在介绍自己的长头发时，都用上了“要是”“就能”……这样的词，这叫？你能不能也用上这样的关联词把你想到的小真的长头发还能做什么写下来？如果能用上“嗖”“像紫菜卷那样”“暄腾腾”这样的词就更好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7.交流、评价。</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 这篇课文，包括这一单元的学习目标之一是感受想象的神奇，并能激发学生的想象思维。课堂上应该为学生营造思维、想象、表达的氛围。】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8.长头发可以做这么多事，真是太有意思了。可是这么长的头发给小真带来了不少麻烦胆小真都一一轻松地解决了。哪些描述让你觉得有意思?</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9.听完小真的话你知道是什么让小真和小美从美得不行到听得入了迷和羡慕了吗？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10.故事读到这，你是不是也和小叶小美一样，有一个共同的愿望，希望——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四、了解作者，拓展阅读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1.这个充满奇思妙想的故事，你们知道是谁创作的吗？（介绍作家和其他作品）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2.最后，老师要送大家一首诗。自己读读，你觉得那里写的有意思？配乐读。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3.爱因斯坦说过：想象比知识更重要。希望你们在生活中也能像小真一样，插上想象的翅膀，在属于自己的天地里自由快乐地成长！</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板书设计:                     </w:t>
      </w:r>
    </w:p>
    <w:p>
      <w:pPr>
        <w:keepNext w:val="0"/>
        <w:keepLines w:val="0"/>
        <w:pageBreakBefore w:val="0"/>
        <w:widowControl w:val="0"/>
        <w:kinsoku/>
        <w:wordWrap/>
        <w:overflowPunct/>
        <w:topLinePunct w:val="0"/>
        <w:autoSpaceDE/>
        <w:autoSpaceDN/>
        <w:bidi w:val="0"/>
        <w:adjustRightInd/>
        <w:snapToGrid/>
        <w:spacing w:line="360" w:lineRule="auto"/>
        <w:ind w:firstLine="4200" w:firstLineChars="1500"/>
        <w:textAlignment w:val="auto"/>
        <w:outlineLvl w:val="9"/>
        <w:rPr>
          <w:rFonts w:hint="eastAsia" w:ascii="宋体" w:hAnsi="宋体"/>
          <w:color w:val="000000"/>
          <w:sz w:val="28"/>
          <w:szCs w:val="28"/>
        </w:rPr>
      </w:pPr>
      <w:r>
        <w:rPr>
          <w:rFonts w:hint="eastAsia" w:ascii="宋体" w:hAnsi="宋体"/>
          <w:color w:val="000000"/>
          <w:sz w:val="28"/>
          <w:szCs w:val="28"/>
        </w:rPr>
        <w:t>小真的长头发</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color w:val="000000"/>
          <w:sz w:val="28"/>
          <w:szCs w:val="28"/>
        </w:rPr>
      </w:pPr>
      <w:r>
        <w:rPr>
          <w:rFonts w:hint="eastAsia" w:ascii="宋体" w:hAnsi="宋体"/>
          <w:color w:val="000000"/>
          <w:sz w:val="28"/>
          <w:szCs w:val="28"/>
        </w:rPr>
        <w:t>嗖                                 钓鱼</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color w:val="000000"/>
          <w:sz w:val="28"/>
          <w:szCs w:val="28"/>
        </w:rPr>
      </w:pPr>
      <w:r>
        <w:rPr>
          <w:rFonts w:hint="eastAsia" w:ascii="宋体" w:hAnsi="宋体"/>
          <w:color w:val="000000"/>
          <w:sz w:val="28"/>
          <w:szCs w:val="28"/>
        </w:rPr>
        <w:t>像紫菜卷那样        美得不行       拉牛        听得入了神</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暄腾腾                       当被子      羡慕</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color w:val="000000"/>
          <w:sz w:val="28"/>
          <w:szCs w:val="28"/>
        </w:rPr>
      </w:pPr>
      <w:r>
        <w:rPr>
          <w:rFonts w:hint="eastAsia" w:ascii="宋体" w:hAnsi="宋体"/>
          <w:color w:val="000000"/>
          <w:sz w:val="28"/>
          <w:szCs w:val="28"/>
        </w:rPr>
        <w:t xml:space="preserve">                                   当晾衣绳……</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想得……        说得……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sz w:val="20"/>
        <w:szCs w:val="22"/>
        <w:lang w:val="en-US" w:eastAsia="zh-CN"/>
      </w:rPr>
    </w:pPr>
    <w:r>
      <w:rPr>
        <w:rFonts w:hint="eastAsia"/>
        <w:sz w:val="20"/>
        <w:szCs w:val="22"/>
        <w:lang w:val="en-US" w:eastAsia="zh-CN"/>
      </w:rPr>
      <w:t>关注订阅公众号：常胜起点   第一时间了解更新资料详情。  更有免费资料获取！</w:t>
    </w:r>
  </w:p>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BA66F4"/>
    <w:rsid w:val="12AC2A52"/>
    <w:rsid w:val="4BBA66F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2018-12-12T14:29:00Z</dcterms:created>
  <dc:creator>lenovo</dc:creator>
  <cp:lastModifiedBy>别控制</cp:lastModifiedBy>
  <dcterms:modified xsi:type="dcterms:W3CDTF">2018-12-18T07:46:53Z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y fmtid="{D5CDD505-2E9C-101B-9397-08002B2CF9AE}" pid="3" name="KSORubyTemplateID" linkTarget="0">
    <vt:lpwstr>6</vt:lpwstr>
  </property>
</Properties>
</file>