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楷体"/>
          <w:b/>
          <w:bCs/>
          <w:color w:val="000000"/>
          <w:sz w:val="28"/>
          <w:szCs w:val="28"/>
        </w:rPr>
      </w:pPr>
      <w:r>
        <w:rPr>
          <w:rFonts w:hint="eastAsia" w:ascii="宋体" w:hAnsi="宋体" w:cs="楷体"/>
          <w:b/>
          <w:bCs/>
          <w:color w:val="000000"/>
          <w:sz w:val="28"/>
          <w:szCs w:val="28"/>
        </w:rPr>
        <w:t>14蜜蜂</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教学目标：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1.认识“概、减、阻”等9个生字。会写“辨、试、检”等13个字。能正确读写“ 纸袋、大概、减少、阻力、包括、检查、准确无误、沿途”等词语。</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2.有感情地朗读课文，理解课文内容，了解实验的过程。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3.能用自己的话概括实验步骤，品味语言表达的准确。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4.学习法布尔的观察发现和探索精神,以及严谨的科学态度和求实的科学作风。</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教学重点：</w:t>
      </w:r>
      <w:r>
        <w:rPr>
          <w:rFonts w:hint="eastAsia" w:ascii="宋体" w:hAnsi="宋体" w:cs="宋体"/>
          <w:color w:val="000000"/>
          <w:sz w:val="28"/>
          <w:szCs w:val="28"/>
        </w:rPr>
        <w:t>能用自己的话概括实验步骤，品味语言表达的准确。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教学难点：</w:t>
      </w:r>
      <w:r>
        <w:rPr>
          <w:rFonts w:hint="eastAsia" w:ascii="宋体" w:hAnsi="宋体" w:cs="宋体"/>
          <w:color w:val="000000"/>
          <w:sz w:val="28"/>
          <w:szCs w:val="28"/>
        </w:rPr>
        <w:t>学习法布尔的观察发现和探索精神、严谨的科学态度和求实的科学作风。</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教学准备：</w:t>
      </w:r>
      <w:r>
        <w:rPr>
          <w:rFonts w:hint="eastAsia" w:ascii="宋体" w:hAnsi="宋体" w:cs="宋体"/>
          <w:color w:val="000000"/>
          <w:sz w:val="28"/>
          <w:szCs w:val="28"/>
        </w:rPr>
        <w:t>课件、搜集蜜蜂相关资料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黑体"/>
          <w:color w:val="000000"/>
          <w:sz w:val="28"/>
          <w:szCs w:val="28"/>
        </w:rPr>
      </w:pPr>
      <w:r>
        <w:rPr>
          <w:rFonts w:hint="eastAsia" w:ascii="宋体" w:hAnsi="宋体" w:cs="黑体"/>
          <w:color w:val="000000"/>
          <w:sz w:val="28"/>
          <w:szCs w:val="28"/>
        </w:rPr>
        <w:t>教学时数：</w:t>
      </w:r>
      <w:r>
        <w:rPr>
          <w:rFonts w:hint="eastAsia" w:ascii="宋体" w:hAnsi="宋体" w:cs="宋体"/>
          <w:color w:val="000000"/>
          <w:sz w:val="28"/>
          <w:szCs w:val="28"/>
        </w:rPr>
        <w:t>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黑体"/>
          <w:color w:val="000000"/>
          <w:sz w:val="28"/>
          <w:szCs w:val="28"/>
        </w:rPr>
      </w:pPr>
      <w:r>
        <w:rPr>
          <w:rFonts w:hint="eastAsia" w:ascii="宋体" w:hAnsi="宋体" w:cs="黑体"/>
          <w:color w:val="000000"/>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color w:val="000000"/>
          <w:sz w:val="28"/>
          <w:szCs w:val="28"/>
        </w:rPr>
      </w:pPr>
      <w:r>
        <w:rPr>
          <w:rFonts w:hint="eastAsia" w:ascii="宋体" w:hAnsi="宋体" w:cs="宋体"/>
          <w:color w:val="000000"/>
          <w:sz w:val="28"/>
          <w:szCs w:val="28"/>
        </w:rPr>
        <w:t>第一课时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一、交流资料，激趣导入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1.教师引述。上堂课我们领略了植物王国的奇妙，这堂课我们将走进昆虫世界。想探究一下昆虫世界的奥秘吗？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2.板书课题。今天要探究的对象是蜜蜂。对于蜜蜂，你知道些什么吗？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3.把自己从书上或网上查到的资料与大家交流分享。</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4.出示作者法布尔的资料，师生交流。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二、初读课文，认读生字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1.初读，处理生字。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对于昆虫的了解，同学们知道的真多，说得也很流畅。但是还不知道读课文读的怎么样呢？要想读得正确、流利，首先要把一个个“拦路虎”消灭掉，先自己读一遍课文，把自己的“拦路虎”圈出来。学生自由读文，圈画生字。同位帮忙消灭“拦路虎”。</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2.检查生字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试验、证实、阻力、、推测、沿途 、尽管、尽力、陌生、准确无误、闷热、纳闷</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多种形式检查，单个读，齐读，男、女生接读等。</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3.检查句子，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课文中出现了好几个多音字，我们在读课文的时候，要注意把字音读准，你注意到了么？先出示三个带有多音字的句子，还需要看看书的同学，马上在课文中找出句子练一练吧，一会儿请自信的孩子来试着读一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“那些被</w:t>
      </w:r>
      <w:r>
        <w:rPr>
          <w:rFonts w:hint="eastAsia" w:ascii="宋体" w:hAnsi="宋体" w:cs="宋体"/>
          <w:color w:val="000000"/>
          <w:sz w:val="28"/>
          <w:szCs w:val="28"/>
          <w:u w:val="single"/>
        </w:rPr>
        <w:t>闷</w:t>
      </w:r>
      <w:r>
        <w:rPr>
          <w:rFonts w:hint="eastAsia" w:ascii="宋体" w:hAnsi="宋体" w:cs="宋体"/>
          <w:color w:val="000000"/>
          <w:sz w:val="28"/>
          <w:szCs w:val="28"/>
        </w:rPr>
        <w:t>了好久的蜜蜂向四面飞散，好像在寻找回家的方向。”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“这时候起风了，蜜蜂飞得很低，</w:t>
      </w:r>
      <w:r>
        <w:rPr>
          <w:rFonts w:hint="eastAsia" w:ascii="宋体" w:hAnsi="宋体" w:cs="宋体"/>
          <w:color w:val="000000"/>
          <w:sz w:val="28"/>
          <w:szCs w:val="28"/>
          <w:u w:val="single"/>
        </w:rPr>
        <w:t>几</w:t>
      </w:r>
      <w:r>
        <w:rPr>
          <w:rFonts w:hint="eastAsia" w:ascii="宋体" w:hAnsi="宋体" w:cs="宋体"/>
          <w:color w:val="000000"/>
          <w:sz w:val="28"/>
          <w:szCs w:val="28"/>
        </w:rPr>
        <w:t>乎要触到地面，大概这样可以减少阻力。”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“尽管它们逆风而飞，沿途都是一些陌生的景物，但他们确确实实飞回来了。”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书写汉字 相机指导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1.形近字辨析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“蜜”和“蜜”：无论蜜蜂还是蜂蜜都和昆虫有关，不要写成“密”。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“辨”和“辩”：用手分辨就是“辨”，言语辩论就是“辩”。</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“检”和“捡”：用木尺比着检查就是“检”，动手捡起就是“捡”。</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笔顺讲解</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“试”的第四笔是横；“阻”和“陌”的双耳旁是两笔写成的。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3.小组合作 给字组词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4.练习书写，师相机指导。</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color w:val="000000"/>
          <w:sz w:val="28"/>
          <w:szCs w:val="28"/>
        </w:rPr>
      </w:pPr>
      <w:r>
        <w:rPr>
          <w:rFonts w:hint="eastAsia" w:ascii="宋体" w:hAnsi="宋体" w:cs="宋体"/>
          <w:color w:val="000000"/>
          <w:sz w:val="28"/>
          <w:szCs w:val="28"/>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一、复习导入: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
          <w:color w:val="000000"/>
          <w:sz w:val="28"/>
          <w:szCs w:val="28"/>
        </w:rPr>
      </w:pPr>
      <w:r>
        <w:rPr>
          <w:rFonts w:hint="eastAsia" w:ascii="宋体" w:hAnsi="宋体" w:cs="宋体"/>
          <w:color w:val="000000"/>
          <w:sz w:val="28"/>
          <w:szCs w:val="28"/>
        </w:rPr>
        <w:t xml:space="preserve">   听写检查生字新词掌握情况。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浏览课文 初步感知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请同学们浏览课文思考：</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1.这篇文章给我们讲了一件什么事呢?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楷体"/>
          <w:color w:val="000000"/>
          <w:sz w:val="28"/>
          <w:szCs w:val="28"/>
        </w:rPr>
        <w:t>【设计意图：重视学生语文基础知识的掌握和基本能力的形成,培养学生的表达能力。】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2.法布尔为什么要做这个试验呢?(引导学生读第一自然段,板书:听说)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3.同学们,我们校园里有一朵花,它的花瓣与众不同,是五颜六色的。听到这件事后,你想说什么?或做什么呢?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4.法布尔在听说了蜜蜂有辨认方向的能力后是怎么做的呢?你从中体会到了什么?(说明他不盲信,讲究事实,耳听为虚,眼见为实)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
          <w:color w:val="000000"/>
          <w:sz w:val="28"/>
          <w:szCs w:val="28"/>
        </w:rPr>
      </w:pPr>
      <w:r>
        <w:rPr>
          <w:rFonts w:hint="eastAsia" w:ascii="宋体" w:hAnsi="宋体" w:cs="楷体"/>
          <w:color w:val="000000"/>
          <w:sz w:val="28"/>
          <w:szCs w:val="28"/>
        </w:rPr>
        <w:t xml:space="preserve">【设计意图抓住重点词语感悟文本是三年级阅读训练的重点,但也常常是三年级孩子的一个难点。为了降低难度,让学生更好地感悟“听说”一词的含义,特在此环节创设了一个情境,让学生在联系实际的深刻体会中感悟 “听说”所蕴含的法布尔求实的作风。】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三、品读课文 深入探究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1.那么他是怎么做试验的呢?请大家默读课文2-5自然段,将课后题补充完整。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楷体"/>
          <w:color w:val="000000"/>
          <w:sz w:val="28"/>
          <w:szCs w:val="28"/>
        </w:rPr>
        <w:t>【设计意图：《语文课程标准》指出,中年级要指导学生初步学会默读。而在默读中边读边画,可以促进学生养成不动笔墨不读书,边读边思考的好习惯。】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2.抽生汇报他所做的事,你能用““先……接着……然后……最后……”来说一说吗?再给你的同桌说一说吧!(板书:捉蜜蜂 做记号 叫女儿等 走两里多路 放飞蜜蜂)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
          <w:color w:val="000000"/>
          <w:sz w:val="28"/>
          <w:szCs w:val="28"/>
        </w:rPr>
      </w:pPr>
      <w:r>
        <w:rPr>
          <w:rFonts w:hint="eastAsia" w:ascii="宋体" w:hAnsi="宋体" w:cs="楷体"/>
          <w:color w:val="000000"/>
          <w:sz w:val="28"/>
          <w:szCs w:val="28"/>
        </w:rPr>
        <w:t xml:space="preserve">【设计意图：对于较复杂的内容,交给学生用一定的句式组织语言,可以有效地训练学生的表达能力,并把语言的实践与内容的感悟巧妙地结合在一起。在实践中通过同桌互说的形式,让每个孩子都得到了训练提高的机会。】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3.再次默读第二自然段,想一想：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（1）去掉文中的一个步骤行吗?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（2）“那二十只</w:t>
      </w:r>
      <w:r>
        <w:rPr>
          <w:rFonts w:hint="eastAsia" w:ascii="宋体" w:hAnsi="宋体" w:cs="宋体"/>
          <w:color w:val="000000"/>
          <w:sz w:val="28"/>
          <w:szCs w:val="28"/>
          <w:u w:val="single"/>
        </w:rPr>
        <w:t>左右</w:t>
      </w:r>
      <w:r>
        <w:rPr>
          <w:rFonts w:hint="eastAsia" w:ascii="宋体" w:hAnsi="宋体" w:cs="宋体"/>
          <w:color w:val="000000"/>
          <w:sz w:val="28"/>
          <w:szCs w:val="28"/>
        </w:rPr>
        <w:t>闷了好久的蜜蜂向四面飞散，</w:t>
      </w:r>
      <w:r>
        <w:rPr>
          <w:rFonts w:hint="eastAsia" w:ascii="宋体" w:hAnsi="宋体" w:cs="宋体"/>
          <w:color w:val="000000"/>
          <w:sz w:val="28"/>
          <w:szCs w:val="28"/>
          <w:u w:val="single"/>
        </w:rPr>
        <w:t>好像</w:t>
      </w:r>
      <w:r>
        <w:rPr>
          <w:rFonts w:hint="eastAsia" w:ascii="宋体" w:hAnsi="宋体" w:cs="宋体"/>
          <w:color w:val="000000"/>
          <w:sz w:val="28"/>
          <w:szCs w:val="28"/>
        </w:rPr>
        <w:t>在寻找回家的方向。”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“蜜蜂飞得很低，</w:t>
      </w:r>
      <w:r>
        <w:rPr>
          <w:rFonts w:hint="eastAsia" w:ascii="宋体" w:hAnsi="宋体" w:cs="宋体"/>
          <w:color w:val="000000"/>
          <w:sz w:val="28"/>
          <w:szCs w:val="28"/>
          <w:u w:val="single"/>
        </w:rPr>
        <w:t>几乎</w:t>
      </w:r>
      <w:r>
        <w:rPr>
          <w:rFonts w:hint="eastAsia" w:ascii="宋体" w:hAnsi="宋体" w:cs="宋体"/>
          <w:color w:val="000000"/>
          <w:sz w:val="28"/>
          <w:szCs w:val="28"/>
        </w:rPr>
        <w:t>要触到地面，</w:t>
      </w:r>
      <w:r>
        <w:rPr>
          <w:rFonts w:hint="eastAsia" w:ascii="宋体" w:hAnsi="宋体" w:cs="宋体"/>
          <w:color w:val="000000"/>
          <w:sz w:val="28"/>
          <w:szCs w:val="28"/>
          <w:u w:val="single"/>
        </w:rPr>
        <w:t>大概</w:t>
      </w:r>
      <w:r>
        <w:rPr>
          <w:rFonts w:hint="eastAsia" w:ascii="宋体" w:hAnsi="宋体" w:cs="宋体"/>
          <w:color w:val="000000"/>
          <w:sz w:val="28"/>
          <w:szCs w:val="28"/>
        </w:rPr>
        <w:t>这样可以减少阻力。”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这两句话中画横线的词语能去掉吗？为什么？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(体会法布尔严谨的科学作风和准确的表达)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楷体"/>
          <w:color w:val="000000"/>
          <w:sz w:val="28"/>
          <w:szCs w:val="28"/>
        </w:rPr>
        <w:t xml:space="preserve">【设计意图：第二自然段是本文的重点段落之一。也是充分体现法布尔严谨的科学作风的段落。在自读自悟的基础上进行的小组讨论与全班交流可以让学生在生与生、师与生的合作学习与交流中,逐步学会阅读。】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4.放飞了蜜蜂后,“我”想了些什么?为什么“我”会这样推测呢?(同桌同学讨论)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从这里你体会到了什么?(法布尔仔细观察、认真思考)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5.假如你是作者,听到蜜蜂回来了你的心情会怎样?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6.作者和小女儿此时的心情你想用什么词来形容?(激动)你认为怎样读才能表达他们的心情。(指生读,大家评议。)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
          <w:color w:val="000000"/>
          <w:sz w:val="28"/>
          <w:szCs w:val="28"/>
        </w:rPr>
      </w:pPr>
      <w:r>
        <w:rPr>
          <w:rFonts w:hint="eastAsia" w:ascii="宋体" w:hAnsi="宋体" w:cs="楷体"/>
          <w:color w:val="000000"/>
          <w:sz w:val="28"/>
          <w:szCs w:val="28"/>
        </w:rPr>
        <w:t>【设计意图:抓住朗读训练点,充分地进行朗读训练,培养学生语感,在读中感悟人物内心。】</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7.已经有两只蜜蜂回来了,是否能得出蜜蜂有辨认方向的能力的结论呢?为什么?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8.那作者最后是怎么得出结论的呢?请大家默读第5自然段,找出能说明结论的句子。(这样,二十只左右的蜜蜂,至少有十五只没有迷失方向，准确无误地回到了家。尽管它们逆风而飞,沿途都是一些陌生的景物,但它们确确实实飞回来了。)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从中你又体会到什么？（法布尔的严谨）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四、联系前文 拓展延伸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1.出示第一段:同学们,读到这里,蜜蜂有辨认方向的能力还是听说的吗?那么法布尔可以肯定地说 (生读:蜜蜂有辨认方向的能力,无论飞到哪里,它总是可以回到原处。)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此时他的心情多么地激动,他兴奋地对人们说: (生读:蜜蜂有辨认方向的能力,无论飞到哪里,它总是可以回到原处。)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他可以自豪地向全世界宣布 :(生读:蜜蜂有辨认方向的能力,无论飞到哪里,它总是可以回到原处。)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楷体"/>
          <w:color w:val="000000"/>
          <w:sz w:val="28"/>
          <w:szCs w:val="28"/>
        </w:rPr>
        <w:t>【设计意图：蜜蜂有辨认方向的能力这个结论并没有在文章中直接呈现,此时,通过对第一自然段的改读,及在教师引导下的一句三读,使学生从中得到了感的迁移,情的激发,智的启迪。从而体察作者透过文字传递的感情。】</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由于法布尔生活在离我们现在100多年前,当时的研究条件肯定十分有限,他不能解释这种本能。在几十年后,有一种研究结论,你们听听有没有道理。(教师讲述奥地利生物学家费里希的研究成果)如果同学们对蜜蜂的知识感兴趣,可以去查查资料,自己再做一番探究。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楷体"/>
          <w:color w:val="000000"/>
          <w:sz w:val="28"/>
          <w:szCs w:val="28"/>
        </w:rPr>
      </w:pPr>
      <w:r>
        <w:rPr>
          <w:rFonts w:hint="eastAsia" w:ascii="宋体" w:hAnsi="宋体" w:cs="楷体"/>
          <w:color w:val="000000"/>
          <w:sz w:val="28"/>
          <w:szCs w:val="28"/>
        </w:rPr>
        <w:t xml:space="preserve">【设计意图：资料的适时补充,很好地帮助学生理解了距离孩子年代久远的事实,从而更好地感悟法布尔求实严谨的科学作风。】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五、作业布置: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1.把文中你喜欢的词语、句子抄下来。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宋体"/>
          <w:color w:val="000000"/>
          <w:sz w:val="28"/>
          <w:szCs w:val="28"/>
        </w:rPr>
        <w:t>2.课外阅读:《昆虫记》</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8"/>
          <w:szCs w:val="28"/>
        </w:rPr>
      </w:pPr>
      <w:r>
        <w:rPr>
          <w:rFonts w:hint="eastAsia" w:ascii="宋体" w:hAnsi="宋体" w:cs="黑体"/>
          <w:color w:val="000000"/>
          <w:sz w:val="28"/>
          <w:szCs w:val="28"/>
        </w:rPr>
        <w:t>板书设计：</w:t>
      </w:r>
      <w:r>
        <w:rPr>
          <w:rFonts w:hint="eastAsia" w:ascii="宋体" w:hAnsi="宋体" w:cs="宋体"/>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color w:val="000000"/>
          <w:sz w:val="28"/>
          <w:szCs w:val="28"/>
        </w:rPr>
      </w:pPr>
      <w:r>
        <w:rPr>
          <w:rFonts w:hint="eastAsia" w:ascii="宋体" w:hAnsi="宋体" w:cs="宋体"/>
          <w:color w:val="000000"/>
          <w:sz w:val="28"/>
          <w:szCs w:val="28"/>
        </w:rPr>
        <w:t>14蜜蜂</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听说            善于思考 </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做试验          认真严谨 </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outlineLvl w:val="9"/>
        <w:rPr>
          <w:rFonts w:hint="eastAsia" w:ascii="宋体" w:hAnsi="宋体" w:cs="宋体"/>
          <w:color w:val="000000"/>
          <w:sz w:val="28"/>
          <w:szCs w:val="28"/>
        </w:rPr>
      </w:pPr>
      <w:r>
        <w:rPr>
          <w:rFonts w:hint="eastAsia" w:ascii="宋体" w:hAnsi="宋体" w:cs="宋体"/>
          <w:color w:val="000000"/>
          <w:sz w:val="28"/>
          <w:szCs w:val="28"/>
        </w:rPr>
        <w:t xml:space="preserve">                     得出结论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AC767"/>
    <w:multiLevelType w:val="singleLevel"/>
    <w:tmpl w:val="58BAC767"/>
    <w:lvl w:ilvl="0" w:tentative="0">
      <w:start w:val="3"/>
      <w:numFmt w:val="chineseCounting"/>
      <w:suff w:val="nothing"/>
      <w:lvlText w:val="%1、"/>
      <w:lvlJc w:val="left"/>
    </w:lvl>
  </w:abstractNum>
  <w:abstractNum w:abstractNumId="1">
    <w:nsid w:val="58BAC7D5"/>
    <w:multiLevelType w:val="singleLevel"/>
    <w:tmpl w:val="58BAC7D5"/>
    <w:lvl w:ilvl="0" w:tentative="0">
      <w:start w:val="1"/>
      <w:numFmt w:val="decimal"/>
      <w:suff w:val="nothing"/>
      <w:lvlText w:val="%1."/>
      <w:lvlJc w:val="left"/>
    </w:lvl>
  </w:abstractNum>
  <w:abstractNum w:abstractNumId="2">
    <w:nsid w:val="58BACA7A"/>
    <w:multiLevelType w:val="singleLevel"/>
    <w:tmpl w:val="58BACA7A"/>
    <w:lvl w:ilvl="0" w:tentative="0">
      <w:start w:val="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491331"/>
    <w:rsid w:val="03852DC5"/>
    <w:rsid w:val="21F87327"/>
    <w:rsid w:val="6D535020"/>
    <w:rsid w:val="7C491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2018-12-11T12:24:00Z</dcterms:created>
  <dc:creator>lenovo</dc:creator>
  <cp:lastModifiedBy>别控制</cp:lastModifiedBy>
  <dcterms:modified xsi:type="dcterms:W3CDTF">2018-12-18T07:46:33Z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KSORubyTemplateID" linkTarget="0">
    <vt:lpwstr>6</vt:lpwstr>
  </property>
</Properties>
</file>