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5"/>
          <w:rFonts w:hint="eastAsia" w:ascii="宋体" w:hAnsi="宋体" w:cs="楷体"/>
          <w:b w:val="0"/>
          <w:color w:val="000000"/>
          <w:sz w:val="28"/>
          <w:szCs w:val="28"/>
        </w:rPr>
      </w:pPr>
      <w:r>
        <w:rPr>
          <w:rFonts w:hint="eastAsia" w:ascii="宋体" w:hAnsi="宋体" w:cs="楷体"/>
          <w:color w:val="000000"/>
          <w:sz w:val="28"/>
          <w:szCs w:val="28"/>
        </w:rPr>
        <w:t>12</w:t>
      </w:r>
      <w:r>
        <w:rPr>
          <w:rFonts w:hint="eastAsia" w:ascii="宋体" w:hAnsi="宋体" w:cs="楷体_GB2312"/>
          <w:color w:val="000000"/>
          <w:sz w:val="28"/>
          <w:szCs w:val="28"/>
          <w:vertAlign w:val="superscript"/>
        </w:rPr>
        <w:t>*</w:t>
      </w:r>
      <w:r>
        <w:rPr>
          <w:rStyle w:val="5"/>
          <w:rFonts w:hint="eastAsia" w:ascii="宋体" w:hAnsi="宋体" w:cs="楷体"/>
          <w:b w:val="0"/>
          <w:color w:val="000000"/>
          <w:sz w:val="28"/>
          <w:szCs w:val="28"/>
        </w:rPr>
        <w:t>一幅名扬中外的画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1.会认13个字，正确读写“摊贩、形态各异、悠闲、溜达、一乘轿子”等词语。并注意“作、乘、笼”字是多音字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2.默读课文，说一说为什么《清明上河图》会名扬中外。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3.了解一段话是怎么围绕一个意思写清楚的。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4.读懂课文内容，初步培养学生留心观察周围事物的习惯和对中国传统文化的了解和热爱。</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教学重点：</w:t>
      </w:r>
      <w:r>
        <w:rPr>
          <w:rFonts w:hint="eastAsia" w:ascii="宋体" w:hAnsi="宋体" w:cs="宋体"/>
          <w:color w:val="000000"/>
          <w:sz w:val="28"/>
          <w:szCs w:val="28"/>
        </w:rPr>
        <w:t>了解一段话是怎么围绕一个意思写清楚的，说一说为什么《清明上河图》会名扬中外。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教学难点</w:t>
      </w:r>
      <w:r>
        <w:rPr>
          <w:rFonts w:hint="eastAsia" w:ascii="宋体" w:hAnsi="宋体" w:cs="宋体"/>
          <w:color w:val="000000"/>
          <w:sz w:val="28"/>
          <w:szCs w:val="28"/>
        </w:rPr>
        <w:t>：培养学生留心观察周围事物的习惯和对中国传统文化的了解和热爱。</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教学准备：</w:t>
      </w:r>
      <w:r>
        <w:rPr>
          <w:rFonts w:hint="eastAsia" w:ascii="宋体" w:hAnsi="宋体" w:cs="宋体"/>
          <w:color w:val="000000"/>
          <w:sz w:val="28"/>
          <w:szCs w:val="28"/>
        </w:rPr>
        <w:t>课件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教学时数：</w:t>
      </w:r>
      <w:r>
        <w:rPr>
          <w:rFonts w:hint="eastAsia" w:ascii="宋体" w:hAnsi="宋体" w:cs="宋体"/>
          <w:color w:val="000000"/>
          <w:sz w:val="28"/>
          <w:szCs w:val="28"/>
        </w:rPr>
        <w:t>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一、激趣导入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同学们，走进这一单元，我们已经初步感受到了中华传统文化的源远流长、博大精深，这节课我们还将撷取艺术宝库中的一颗璀璨的明珠来欣赏，那颗明珠就是“一幅名扬中外的画”。（板书课题“一幅名扬中外的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（生齐读课题）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理解“名扬中外”。（在中国和外国都很有名；名声大，世界闻名）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二、检查预习情况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1.检查本课新词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biàn     cún   chēnɡ  tān fàn</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汴梁   保存    撑船  摊贩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lì   yōu    zhuài     rǎo</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官吏   悠闲    拽住   惊扰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男女同学分读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理解：摊贩、官吏  都城   作坊      溜达    一乘轿子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师：这一组词既有多音字，又有轻声的。谁能读准它们？（指名读、齐读）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理解：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都城：相当于我们现在的首都。</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作坊：手工业制造或加工的地方。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溜达：散步、闲走，很随意的逛逛。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一乘轿子：乘，在古代把四匹马拉的车，一辆叫一乘，一乘轿子就是一顶轿子。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2.了解《清明上河图》的基本情况。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师：通过刚才的学习，你对这幅名扬中外的画有了哪些了解？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（梳理出《清明上河图》的基本情况：画名、作者、尺寸、内容、画的历史、保存情况。）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三、赏读结合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师：《清明上河图》究竟是怎样一幅画，为什么说它名扬中外呢？我们一起来欣赏欣赏，好吗？（师生共同欣赏）</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交流：师：谁能告诉大家，为什么这幅画能名扬中外？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1.预设一：欣赏众多人物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楷体"/>
          <w:b w:val="0"/>
          <w:color w:val="000000"/>
          <w:sz w:val="28"/>
          <w:szCs w:val="28"/>
        </w:rPr>
      </w:pPr>
      <w:r>
        <w:rPr>
          <w:rStyle w:val="5"/>
          <w:rFonts w:hint="eastAsia" w:ascii="宋体" w:hAnsi="宋体" w:cs="楷体"/>
          <w:b w:val="0"/>
          <w:color w:val="000000"/>
          <w:sz w:val="28"/>
          <w:szCs w:val="28"/>
        </w:rPr>
        <w:t>【设计意图：让学生体会画上的人多，为总结名扬中外铺垫。】</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师：张择端在这幅画里，都画了哪些人呢？谁能用朗读告诉大家？（指名读第二节）</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师：三百六十行，哪一行的人都画在上面了，什么是“行”？（就是行业，用我们现在的话来说就是职业）文章里说画了哪几行的人呢？我们动笔画一下。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师：只有七八种人，倒也不是很多哇，是吗？（还有许多没写出来 ，但都画出来了，课文里说：“三百六十行，哪一行的人都画在上面了”。）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师：那么还会有哪些行业的人呢？</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（生想象说话）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所以文中说：光是这些人物，就有五百多个。真是“人物众多”哇。（板书“人物众多”）这么多各行各业的人全被张择端画进了清明上河图，他可真......（了不起，画技高超）难怪《清明上河图》会......（名扬中外了）来，让我们一起来读读。（生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过渡：《清明上河图》能名扬中外不可能仅仅因为人物众多啊！你们还有什么看法？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2.预设二：感受街市热闹，人物形态各异，小而清楚。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楷体"/>
          <w:b w:val="0"/>
          <w:color w:val="000000"/>
          <w:sz w:val="28"/>
          <w:szCs w:val="28"/>
        </w:rPr>
        <w:t>【设计意图：让学生体会画上的人多，为总结名扬中外铺垫。】</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（1）生：画上的街市可热闹了。街上有挂着各种招牌的店铺、作坊、酒楼、茶馆......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（2）生：街上的人来来往往，形态各异，有的......有的......把他们干什么都画出来。所以能名扬中外。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师：张择端不仅画出那么多的人，还画出了这些人的各种形态，来，我们一起读读。（生读句子）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（3）师：我们也来看看，你还看到画上的人在干什么？（出示图片，欣赏，说话）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你看得真仔细，画面这么小，你都看出来了，难怪作者说（出示句子：画面上的这些人，有的不到一寸，有的甚至只有黄豆那么大。别看画上的人小，每个人在干什么，都能看得清清楚楚。）一起读。（生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师：是多么的细致、精致啊。谁愿意把这句话再读一读吗？（生读。）</w:t>
      </w:r>
      <w:r>
        <w:rPr>
          <w:rStyle w:val="5"/>
          <w:rFonts w:hint="eastAsia" w:ascii="宋体" w:hAnsi="宋体" w:cs="宋体"/>
          <w:b w:val="0"/>
          <w:color w:val="000000"/>
          <w:sz w:val="28"/>
          <w:szCs w:val="28"/>
        </w:rPr>
        <w:br w:type="textWrapping"/>
      </w:r>
      <w:r>
        <w:rPr>
          <w:rStyle w:val="5"/>
          <w:rFonts w:hint="eastAsia" w:ascii="宋体" w:hAnsi="宋体" w:cs="宋体"/>
          <w:b w:val="0"/>
          <w:color w:val="000000"/>
          <w:sz w:val="28"/>
          <w:szCs w:val="28"/>
        </w:rPr>
        <w:t xml:space="preserve">师：如果你身边刚好有一个外国朋友，你会怎么自豪地告诉他？（生自豪地读。）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师：哦，清清楚楚，多了不起，谁愿意再读一读。（生更自豪地读。）</w:t>
      </w:r>
      <w:r>
        <w:rPr>
          <w:rStyle w:val="5"/>
          <w:rFonts w:hint="eastAsia" w:ascii="宋体" w:hAnsi="宋体" w:cs="宋体"/>
          <w:b w:val="0"/>
          <w:color w:val="000000"/>
          <w:sz w:val="28"/>
          <w:szCs w:val="28"/>
        </w:rPr>
        <w:br w:type="textWrapping"/>
      </w:r>
      <w:r>
        <w:rPr>
          <w:rStyle w:val="5"/>
          <w:rFonts w:hint="eastAsia" w:ascii="宋体" w:hAnsi="宋体" w:cs="宋体"/>
          <w:b w:val="0"/>
          <w:color w:val="000000"/>
          <w:sz w:val="28"/>
          <w:szCs w:val="28"/>
        </w:rPr>
        <w:t>师：哦，大声地告诉大家。黄豆那么大是多大？ （生做动作。）</w:t>
      </w:r>
      <w:r>
        <w:rPr>
          <w:rStyle w:val="5"/>
          <w:rFonts w:hint="eastAsia" w:ascii="宋体" w:hAnsi="宋体" w:cs="宋体"/>
          <w:b w:val="0"/>
          <w:color w:val="000000"/>
          <w:sz w:val="28"/>
          <w:szCs w:val="28"/>
        </w:rPr>
        <w:br w:type="textWrapping"/>
      </w:r>
      <w:r>
        <w:rPr>
          <w:rStyle w:val="5"/>
          <w:rFonts w:hint="eastAsia" w:ascii="宋体" w:hAnsi="宋体" w:cs="宋体"/>
          <w:b w:val="0"/>
          <w:color w:val="000000"/>
          <w:sz w:val="28"/>
          <w:szCs w:val="28"/>
        </w:rPr>
        <w:t xml:space="preserve">师：这么点都能看得清清楚楚。来，我们一起来自豪地读一读。（生齐读。）  </w:t>
      </w:r>
      <w:r>
        <w:rPr>
          <w:rStyle w:val="5"/>
          <w:rFonts w:hint="eastAsia" w:ascii="宋体" w:hAnsi="宋体" w:cs="宋体"/>
          <w:b w:val="0"/>
          <w:color w:val="000000"/>
          <w:sz w:val="28"/>
          <w:szCs w:val="28"/>
        </w:rPr>
        <w:br w:type="textWrapping"/>
      </w:r>
      <w:r>
        <w:rPr>
          <w:rStyle w:val="5"/>
          <w:rFonts w:hint="eastAsia" w:ascii="宋体" w:hAnsi="宋体" w:cs="宋体"/>
          <w:b w:val="0"/>
          <w:color w:val="000000"/>
          <w:sz w:val="28"/>
          <w:szCs w:val="28"/>
        </w:rPr>
        <w:t>师小结过渡：那么多形态各异的人，全搬进了画里，的确能名扬中外。张择端的画技真是精湛。不但如此，如果你细细观察，还能读出一个个八百年前的生活小故事呢？请你一边看插图，一边读第四自然段，看看桥北头发生了一件什么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3. 预设三：品读传神的细节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（生结合插图读文）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楷体"/>
          <w:b w:val="0"/>
          <w:color w:val="000000"/>
          <w:sz w:val="28"/>
          <w:szCs w:val="28"/>
        </w:rPr>
        <w:t>【设计意图：让学生体会画上的人多，为总结名扬中外铺垫。】</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师：谁能用朗读告诉大家桥北头发生了一件什么事？（指名一生读）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师：自由地读读，你对文中谁的动作描写印象特别深刻？（学生自由读，抓住动作，交流。指导朗读）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这个场景，真有点像我们生活中的差点儿的发生的交通事故呢！这些都是一瞬间的事啊。画家也把它搬进了画里，而且画得......？（那么逼真，那么传神）（板书“细节传神”）所以，人们这样赞叹（出示：张择端画的画，是多么传神啊！）（生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师：看到这里，读到这里，你想说什么？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师：张择端以他出神入化的绘画技术，赋于了《清明上河图》不可估量的艺术价值。（板书：“艺术价值”）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师：从中可以看出画家张择端善于捕捉生活中的小细节，其实我们写作文和画画一样呢，你抓住一个瞬间的精彩把它写具体，那么文章就如画一样，活起来了。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四、拓展欣赏</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师：接下来，就让我们也一起去捕捉画中其它精彩的生活小场景吧。请你细细观察，你还觉得哪一处的情景特别有意思？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（生赏图交流）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五、结课延伸、升华情感</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师：《清明上河图》全图中，类似于这样的生活小场景，比比皆是，生动地再现了北宋时期，都城汴梁热闹繁华的场面，难怪课文最后说：（出示最后一节，学生齐读）甚至后来，有许多专家就是通过张择端的《清明上河图》来研究北宋时期的许多风俗民情、建筑风格以及当时社会政治的特点，这可是《清明上河图》宝贵的历史价值呀。因着这极其宝贵的艺术价值和历史价值，所以它成了一幅名扬中外的画，同学们，让我们记住这幅画的名字，它叫——清明上河图。（生齐说）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黑体"/>
          <w:b w:val="0"/>
          <w:color w:val="000000"/>
          <w:sz w:val="28"/>
          <w:szCs w:val="28"/>
        </w:rPr>
        <w:t>板书设计：</w:t>
      </w:r>
      <w:r>
        <w:rPr>
          <w:rStyle w:val="5"/>
          <w:rFonts w:hint="eastAsia" w:ascii="宋体" w:hAnsi="宋体" w:cs="宋体"/>
          <w:b w:val="0"/>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12 一幅名扬中外的画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人   物——丰富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xml:space="preserve">        清明上河图       街   市——热闹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Style w:val="5"/>
          <w:rFonts w:hint="eastAsia" w:ascii="宋体" w:hAnsi="宋体" w:cs="宋体"/>
          <w:b w:val="0"/>
          <w:color w:val="000000"/>
          <w:sz w:val="28"/>
          <w:szCs w:val="28"/>
        </w:rPr>
      </w:pPr>
      <w:r>
        <w:rPr>
          <w:rStyle w:val="5"/>
          <w:rFonts w:hint="eastAsia" w:ascii="宋体" w:hAnsi="宋体" w:cs="宋体"/>
          <w:b w:val="0"/>
          <w:color w:val="000000"/>
          <w:sz w:val="28"/>
          <w:szCs w:val="28"/>
        </w:rPr>
        <w:t>               情   景——传神</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即可第一时间了解更新资料详情。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407EB"/>
    <w:rsid w:val="4E2407EB"/>
    <w:rsid w:val="6D535020"/>
    <w:rsid w:val="6DDF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2018-12-11T12:05:00Z</dcterms:created>
  <dc:creator>lenovo</dc:creator>
  <cp:lastModifiedBy>别控制</cp:lastModifiedBy>
  <dcterms:modified xsi:type="dcterms:W3CDTF">2018-12-18T07:45:50Z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