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楷体"/>
          <w:color w:val="000000"/>
          <w:sz w:val="28"/>
          <w:szCs w:val="28"/>
        </w:rPr>
      </w:pPr>
      <w:r>
        <w:rPr>
          <w:rFonts w:hint="eastAsia" w:ascii="宋体" w:hAnsi="宋体" w:cs="楷体"/>
          <w:color w:val="000000"/>
          <w:sz w:val="28"/>
          <w:szCs w:val="28"/>
        </w:rPr>
        <w:t>10纸的发明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教学目标：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1.认识“创、携、蔡、伦”等10个生字，重点认识“携、蔡、”。会写“录、册、欧、社”等13个字，注意指导“录、存、阿、欧”的笔顺，尤其是“社”字左边是“礻”不是“衤”。能正确读写“ 创造、阅读、携带、蚕茧、蔡伦、均匀、传承”等词语。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2.有感情地朗读课文，理解课文内容并能概括出自然段意思。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3.结合相关语句，说说为什么只有蔡伦改进的造纸术传承下来了？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4.学习蔡伦观察发现和探索精神,培养学生对中国传统文化的热爱之情。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教学重点：</w:t>
      </w:r>
      <w:r>
        <w:rPr>
          <w:rFonts w:hint="eastAsia" w:ascii="宋体" w:hAnsi="宋体" w:cs="宋体"/>
          <w:color w:val="000000"/>
          <w:sz w:val="28"/>
          <w:szCs w:val="28"/>
        </w:rPr>
        <w:t>能概括出段落意思，结合相关语句，说说为什么只有蔡伦改进的造纸术传承下来了？。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教学难点</w:t>
      </w:r>
      <w:r>
        <w:rPr>
          <w:rFonts w:hint="eastAsia" w:ascii="宋体" w:hAnsi="宋体" w:cs="宋体"/>
          <w:color w:val="000000"/>
          <w:sz w:val="28"/>
          <w:szCs w:val="28"/>
        </w:rPr>
        <w:t>：学习蔡伦观察发现和探索精神,培养学生对中国传统文化的热爱之情。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教学准备：</w:t>
      </w:r>
      <w:r>
        <w:rPr>
          <w:rFonts w:hint="eastAsia" w:ascii="宋体" w:hAnsi="宋体" w:cs="宋体"/>
          <w:color w:val="000000"/>
          <w:sz w:val="28"/>
          <w:szCs w:val="28"/>
        </w:rPr>
        <w:t>课件、搜集造纸术相关资料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黑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教学时数：</w:t>
      </w:r>
      <w:r>
        <w:rPr>
          <w:rFonts w:hint="eastAsia" w:ascii="宋体" w:hAnsi="宋体" w:cs="宋体"/>
          <w:color w:val="000000"/>
          <w:sz w:val="28"/>
          <w:szCs w:val="28"/>
        </w:rPr>
        <w:t>2课时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黑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教学过程：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第一课时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一、交流资料，激趣导入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1.知道你们现在用的纸是谁发明创造的吗？（孩子们表达）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2.板书课题。今天要学习的课文就是《纸的发明》。对于纸，你知道些什么吗？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3.把自己从书上或网上查到的资料与大家交流分享。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4.在课件上出示蔡伦和造纸术等资料，师生交流。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二、初读课文，认读生字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1.初读，处理生字。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对于纸的了解，同学们知道的真多，说得也很流畅。但是还不知道读课文读的怎么样呢？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2.检查生字和词语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术、创、录、册、保、存、约、验、阿、伯、欧、洲、社。（字）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创造、阅读、携带、蚕茧、蔡伦、均匀、传承（词语）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多种形式检查，单个读，齐读，男、女生等。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书写汉字 相机指导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形近字辨析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cs="宋体"/>
          <w:color w:val="000000"/>
          <w:sz w:val="28"/>
          <w:szCs w:val="28"/>
        </w:rPr>
      </w:pPr>
      <w:r>
        <w:rPr>
          <w:rFonts w:cs="宋体"/>
          <w:color w:val="000000"/>
          <w:sz w:val="28"/>
          <w:szCs w:val="28"/>
        </w:rPr>
        <w:t>“洲”和“州”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cs="PingFang SC"/>
          <w:color w:val="000000"/>
          <w:sz w:val="28"/>
          <w:szCs w:val="28"/>
        </w:rPr>
      </w:pPr>
      <w:r>
        <w:rPr>
          <w:rFonts w:cs="PingFang SC"/>
          <w:color w:val="000000"/>
          <w:sz w:val="28"/>
          <w:szCs w:val="28"/>
          <w:shd w:val="clear" w:color="auto" w:fill="FFFFFF"/>
        </w:rPr>
        <w:t>“洲”有水字偏旁，是水中之地的意思。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cs="PingFang SC"/>
          <w:color w:val="000000"/>
          <w:sz w:val="28"/>
          <w:szCs w:val="28"/>
        </w:rPr>
      </w:pPr>
      <w:r>
        <w:rPr>
          <w:rFonts w:cs="宋体"/>
          <w:color w:val="000000"/>
          <w:sz w:val="28"/>
          <w:szCs w:val="28"/>
        </w:rPr>
        <w:t>“州”</w:t>
      </w:r>
      <w:r>
        <w:rPr>
          <w:rFonts w:cs="PingFang SC"/>
          <w:color w:val="000000"/>
          <w:sz w:val="28"/>
          <w:szCs w:val="28"/>
          <w:shd w:val="clear" w:color="auto" w:fill="FFFFFF"/>
        </w:rPr>
        <w:t>大体上同现在的“省”差不多。因此，现在我们自己称中国还有“神州”“九州”说法。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2.笔顺讲解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“录”的第七笔是撇；“欧”的第二笔是撇。。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3.学生在生字本上书写生字，老师相机指导。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第二课时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一、复习导入: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  电脑屏幕出示术、创、录、册、保、存、约、验、阿、伯、欧、洲、社。创造、阅读、携带、蚕茧、蔡伦、均匀、传承。检查生字新词的掌握情况。 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浏览课文 初步感知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请同学们浏览课文思考：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1.这篇文章给我们讲了一件什么事呢?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</w:t>
      </w:r>
      <w:r>
        <w:rPr>
          <w:rFonts w:hint="eastAsia" w:ascii="宋体" w:hAnsi="宋体" w:cs="楷体"/>
          <w:color w:val="000000"/>
          <w:sz w:val="28"/>
          <w:szCs w:val="28"/>
        </w:rPr>
        <w:t>【设计意图：重视学生语文基础知识的掌握和基本能力的形成,培养学生概括的表达能力。】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2.蔡伦为什么要改进这个造纸的方法呢?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3.蔡伦用什么方法改进造纸呢?你从中体会到了什么?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"/>
          <w:color w:val="000000"/>
          <w:sz w:val="28"/>
          <w:szCs w:val="28"/>
        </w:rPr>
      </w:pPr>
      <w:r>
        <w:rPr>
          <w:rFonts w:hint="eastAsia" w:ascii="宋体" w:hAnsi="宋体" w:cs="楷体"/>
          <w:color w:val="000000"/>
          <w:sz w:val="28"/>
          <w:szCs w:val="28"/>
        </w:rPr>
        <w:t xml:space="preserve">【设计意图抓住课文重点词语感悟文本是三年级阅读训练的重点,但也常常是三年级孩子的一个难点。在归纳时老师引导孩子用画重点词语的方法归纳。】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三、品读课文 深入探究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  1.默读课文，抓住重点词语，小组讨论，请将课后题补充完整。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楷体"/>
          <w:color w:val="000000"/>
          <w:sz w:val="28"/>
          <w:szCs w:val="28"/>
        </w:rPr>
        <w:t>【设计意图：《语文课程标准》指出,中年级要指导学生初步学会默读。而在默读中边读边画,可以促进学生养成不动笔墨不读书,边读边思考的好习惯。】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  2.小组讨论后，选出本组发言人汇报。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"/>
          <w:color w:val="000000"/>
          <w:sz w:val="28"/>
          <w:szCs w:val="28"/>
        </w:rPr>
      </w:pPr>
      <w:r>
        <w:rPr>
          <w:rFonts w:hint="eastAsia" w:ascii="宋体" w:hAnsi="宋体" w:cs="楷体"/>
          <w:color w:val="000000"/>
          <w:sz w:val="28"/>
          <w:szCs w:val="28"/>
        </w:rPr>
        <w:t xml:space="preserve">【设计意图：小组讨论，研究重点知识，突破重点，这样可以兼顾所有学生，也可以调动学生们的积极思考和乐于表达的热情。】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  3.再次默读第四自然段,想一想：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 （1）把描写蔡伦改进造纸方法的动词画出来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   剪碎、切断、浸在、捣烂、铺在、揭下等动词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 （2）从这些动词中你可以体会出蔡伦是一个什么样的人？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  4.结合课文相关语句，说说为什么只有蔡伦改进的造纸术传承下来了？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"/>
          <w:color w:val="000000"/>
          <w:sz w:val="28"/>
          <w:szCs w:val="28"/>
        </w:rPr>
      </w:pPr>
      <w:r>
        <w:rPr>
          <w:rFonts w:hint="eastAsia" w:ascii="宋体" w:hAnsi="宋体" w:cs="楷体"/>
          <w:color w:val="000000"/>
          <w:sz w:val="28"/>
          <w:szCs w:val="28"/>
        </w:rPr>
        <w:t>【设计意图：一是赞扬蔡伦发明的造纸术对中国的巨大影响。二是学会了解一段话是怎么围绕一个意思写清楚的。】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四、总结全文：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   蔡伦发明的造纸术付出了很大的努力，极大地促进了人类社会的进步和文化的发展，影响了全世界。通过学习这篇课文，我们了解了造纸术的发明，造纸术是中国古达四大发明之一，我们要热爱自己祖国的文化。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五、作业布置: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  课下在搜集一下中国古代另外三大发明。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黑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板书设计：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10、纸的发明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            蔡伦</w:t>
      </w:r>
      <w:r>
        <w:rPr>
          <w:rFonts w:hint="eastAsia" w:ascii="宋体" w:hAnsi="宋体" w:cs="Arial"/>
          <w:color w:val="000000"/>
          <w:sz w:val="28"/>
          <w:szCs w:val="28"/>
        </w:rPr>
        <w:t>→总结前人经验→自己专研→造纸术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660" w:firstLineChars="950"/>
        <w:textAlignment w:val="auto"/>
        <w:outlineLvl w:val="9"/>
        <w:rPr>
          <w:rFonts w:hint="eastAsia" w:ascii="宋体" w:hAnsi="宋体" w:cs="楷体"/>
          <w:color w:val="000000"/>
          <w:sz w:val="28"/>
          <w:szCs w:val="28"/>
        </w:rPr>
      </w:pPr>
      <w:r>
        <w:rPr>
          <w:rFonts w:hint="eastAsia" w:ascii="宋体" w:hAnsi="宋体" w:cs="楷体"/>
          <w:color w:val="000000"/>
          <w:sz w:val="28"/>
          <w:szCs w:val="28"/>
        </w:rPr>
        <w:t xml:space="preserve">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eastAsia="宋体"/>
        <w:sz w:val="20"/>
        <w:szCs w:val="22"/>
        <w:lang w:val="en-US" w:eastAsia="zh-CN"/>
      </w:rPr>
    </w:pPr>
    <w:r>
      <w:rPr>
        <w:rFonts w:hint="eastAsia"/>
        <w:sz w:val="20"/>
        <w:szCs w:val="22"/>
        <w:lang w:val="en-US" w:eastAsia="zh-CN"/>
      </w:rPr>
      <w:t>关注订阅公众号：常胜起点   即可第一时间了解更新资料详情。  更有免费资料获取！</w:t>
    </w:r>
  </w:p>
  <w:p>
    <w:pPr>
      <w:pStyle w:val="2"/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AC767"/>
    <w:multiLevelType w:val="singleLevel"/>
    <w:tmpl w:val="58BAC767"/>
    <w:lvl w:ilvl="0" w:tentative="0">
      <w:start w:val="3"/>
      <w:numFmt w:val="chineseCounting"/>
      <w:suff w:val="nothing"/>
      <w:lvlText w:val="%1、"/>
      <w:lvlJc w:val="left"/>
    </w:lvl>
  </w:abstractNum>
  <w:abstractNum w:abstractNumId="1">
    <w:nsid w:val="58BAC7D5"/>
    <w:multiLevelType w:val="singleLevel"/>
    <w:tmpl w:val="58BAC7D5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8BACA7A"/>
    <w:multiLevelType w:val="singleLevel"/>
    <w:tmpl w:val="58BACA7A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6D2B21"/>
    <w:rsid w:val="516D2B21"/>
    <w:rsid w:val="6D535020"/>
    <w:rsid w:val="72FC2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HTML Preformatted"/>
    <w:basedOn w:val="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2018-12-11T06:38:00Z</dcterms:created>
  <dc:creator>lenovo</dc:creator>
  <cp:lastModifiedBy>别控制</cp:lastModifiedBy>
  <dcterms:modified xsi:type="dcterms:W3CDTF">2018-12-18T07:45:32Z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