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E0F" w:rsidRDefault="00F3306C">
      <w:pPr>
        <w:spacing w:line="360" w:lineRule="auto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24 地平线</w:t>
      </w:r>
    </w:p>
    <w:p w:rsidR="00241E0F" w:rsidRDefault="00F3306C">
      <w:pPr>
        <w:spacing w:line="360" w:lineRule="auto"/>
        <w:jc w:val="lef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1. 正确、流利、有感情地朗读课文。</w:t>
      </w:r>
    </w:p>
    <w:p w:rsidR="00241E0F" w:rsidRDefault="00F3306C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 正确书写9个生字，正确认读“秦岭、无拘无束、飞驰、空旷、低矮、起伏、胸前、谜语”等词语。</w:t>
      </w:r>
    </w:p>
    <w:p w:rsidR="00241E0F" w:rsidRDefault="00F3306C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3.理解课文内容，初步体会文章蕴含的哲理。　　</w:t>
      </w:r>
    </w:p>
    <w:p w:rsidR="00241E0F" w:rsidRDefault="00F3306C">
      <w:pPr>
        <w:spacing w:line="360" w:lineRule="auto"/>
        <w:rPr>
          <w:rFonts w:ascii="宋体" w:hAnsi="宋体" w:cs="Tahom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</w:t>
      </w:r>
      <w:r>
        <w:rPr>
          <w:rFonts w:ascii="宋体" w:hAnsi="宋体" w:cs="Tahoma" w:hint="eastAsia"/>
          <w:color w:val="000000"/>
          <w:sz w:val="28"/>
          <w:szCs w:val="28"/>
        </w:rPr>
        <w:t>感悟并想象作者所描写有关地平线的的画面。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教学难点：初步体会文章蕴含的哲理，初步感知 “地平线”的内涵。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教学准备：多媒体课件。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教学时数：2课时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241E0F" w:rsidRDefault="00F3306C">
      <w:pPr>
        <w:spacing w:line="360" w:lineRule="auto"/>
        <w:ind w:firstLineChars="1200" w:firstLine="33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一、图片导入，揭示课题。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1．同学们见过“地平线”吗？谈谈自己对地平线的了解。　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2.出示课件（从各个场景拍摄的地平线图片）</w:t>
      </w:r>
    </w:p>
    <w:p w:rsidR="00241E0F" w:rsidRDefault="00F3306C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教师解说：清晨,一轮红日从地平线喷薄而出,傍晚,夕阳从地平线缓缓坠落,广阔的大漠,辽阔的草原,浩瀚的海洋……都能看到美丽的地平线，这真是一道亮丽的风景线。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3.揭示课题。这节课,让我们跟随作者走进关中大平原,去欣赏那一道道亮丽的风景线。(板书课题)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【</w:t>
      </w:r>
      <w:r>
        <w:rPr>
          <w:rFonts w:ascii="宋体" w:hAnsi="宋体" w:cs="楷体_GB2312" w:hint="eastAsia"/>
          <w:color w:val="000000"/>
          <w:sz w:val="28"/>
          <w:szCs w:val="28"/>
        </w:rPr>
        <w:t>设计意图:三年级学生对地平线的认知比较模糊，通过不同时间、不同地点的地平线的放映,让学生直观地了解地平线,从而感受它的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美。】</w:t>
      </w: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二、初读课文，初步感知。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1.自由朗读课文，注意读准字音，读通句子。</w:t>
      </w:r>
    </w:p>
    <w:p w:rsidR="00241E0F" w:rsidRDefault="00F3306C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2.再读课文，说说你读懂了哪些内容？读出的问题是什么、自己是如何理解的？</w:t>
      </w:r>
    </w:p>
    <w:p w:rsidR="00241E0F" w:rsidRDefault="00F3306C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3.交流所得、所获。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三、熟读课文，识记字词，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1.课件出示词语，多形式认读。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秦岭   无拘无束   飞驰    空旷  低矮  起伏胸前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谜语   庄稼  收割  稀稀落落 隐隐约约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2.结合语境理解词语：无拘无束  稀稀落落 隐隐约约         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四、巩固识记，指导写字。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1.课件出示生字，自由练读。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2.生字组词，巩固识字。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3.指导书写““秦”、稼”、“稀”，提示禾字旁做部首最后一笔捺变为点。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4.提示“矮、伏、骗、折、胡”，左右结构的字，注意左窄右宽。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5.学生练写。</w:t>
      </w:r>
    </w:p>
    <w:p w:rsidR="00241E0F" w:rsidRDefault="00F3306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一、初识“地平线”。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1．朗读第1自然段。</w:t>
      </w:r>
    </w:p>
    <w:p w:rsidR="00241E0F" w:rsidRDefault="00F3306C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出示自学提示：读一读并画出描写地平线的语句，看一看课本上的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彩图，伸出手指画一画地平线。这道地平线在你脑海中留下是什么印象？</w:t>
      </w:r>
    </w:p>
    <w:p w:rsidR="00241E0F" w:rsidRDefault="00F3306C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2.汇报交流，以读代讲，想象画面。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（1）出示句子。</w:t>
      </w:r>
    </w:p>
    <w:p w:rsidR="00241E0F" w:rsidRDefault="00F3306C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天和地相接了，在相接处有一道很亮的灰白色的线，隐隐约约看见一些树丛在那里伏着。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（2）师生减字对比读。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师：天和地相接了，在相接处有线，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生：天和地相接了，在相接处有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一道很亮的灰白色的</w:t>
      </w:r>
      <w:r>
        <w:rPr>
          <w:rFonts w:ascii="宋体" w:hAnsi="宋体" w:hint="eastAsia"/>
          <w:color w:val="000000"/>
          <w:sz w:val="28"/>
          <w:szCs w:val="28"/>
        </w:rPr>
        <w:t>线，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师：看见树丛在那里伏着。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隐隐约约</w:t>
      </w:r>
      <w:r>
        <w:rPr>
          <w:rFonts w:ascii="宋体" w:hAnsi="宋体" w:hint="eastAsia"/>
          <w:color w:val="000000"/>
          <w:sz w:val="28"/>
          <w:szCs w:val="28"/>
        </w:rPr>
        <w:t>看见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一些</w:t>
      </w:r>
      <w:r>
        <w:rPr>
          <w:rFonts w:ascii="宋体" w:hAnsi="宋体" w:hint="eastAsia"/>
          <w:color w:val="000000"/>
          <w:sz w:val="28"/>
          <w:szCs w:val="28"/>
        </w:rPr>
        <w:t>树丛在那里伏着。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（3）通过对比读，你脑海中浮想出什么画面？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3．我们看不到这样的线，为什么作者能看到？在书上找找答案。</w:t>
      </w:r>
    </w:p>
    <w:p w:rsidR="00241E0F" w:rsidRDefault="00F3306C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（1）出示句子：庄稼收割了，又没有多少行人，空旷的原野上低矮的树丛和房屋稀稀落落的。</w:t>
      </w:r>
    </w:p>
    <w:p w:rsidR="00241E0F" w:rsidRDefault="00F3306C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（2）读句子，想象画面。</w:t>
      </w:r>
    </w:p>
    <w:p w:rsidR="00241E0F" w:rsidRDefault="00F3306C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总结：正因为空旷的原野，低矮的树丛，稀稀落落的房屋，童年的作者才视野开阔，一抬头看见远远的地方，天和地也不再平行，能清楚地看到那道很亮的灰白的线。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【设计意图：让学生大象想象，语言文字似乎变成多彩的画面，变得趣味无穷。】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二、感悟第一次追寻。</w:t>
      </w:r>
    </w:p>
    <w:p w:rsidR="00241E0F" w:rsidRDefault="00F3306C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1.朗读第二自然段。看到这道线，作者会想些什么？会怎么做呢？</w:t>
      </w:r>
    </w:p>
    <w:p w:rsidR="00241E0F" w:rsidRDefault="00F3306C">
      <w:pPr>
        <w:spacing w:line="360" w:lineRule="auto"/>
        <w:ind w:leftChars="134" w:left="281"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出示句子：“啊，天到尽头了！”我拼命向那树丛骑去。</w:t>
      </w:r>
    </w:p>
    <w:p w:rsidR="00241E0F" w:rsidRDefault="00F3306C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2.总结：是啊，作者该多么激动、兴奋呀！指导朗读，体会心情。</w:t>
      </w:r>
    </w:p>
    <w:p w:rsidR="00241E0F" w:rsidRDefault="00F3306C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3.出示自学提示：带着对这道很亮的灰白色线的遐想，作者开始了第一次的追寻。画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出作者第一次追寻地平线的经过和结果，并想象画面。</w:t>
      </w:r>
    </w:p>
    <w:p w:rsidR="00241E0F" w:rsidRDefault="00F3306C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4.交流汇报。读着作者追寻地平线的句子，你仿佛看到了什么样的画面？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三、感悟第二次追寻。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1.就在作者呆呆地望着远方那道很亮的灰白色的线时，一位老人走进了作者的视野中。分角色朗读3—10自然段，思考：从“我”与老人的对话中，你对地平线有了哪些了解？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2.全班交流。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（1）分角色朗读。思考：从作者与老人的对话中，想象他们各自的神态和动作。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（2）试着给对话填上表示心情的提示语。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出示句子：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“老爷子，你是从天边来的吗？”我---------地问。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“天边？”老人------地说。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“就是那道很亮的灰白色的地方。去哪儿还远吗？”我------问。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“孩子，那是永远走不到的地平线呢。” 老人------地说。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“地平线是什么？” 我---------地问。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  “是个谜吧。” 老人------地说。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（3）分角色有感情朗读3-10自然段。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3.作者带着几分疑惑，开始了第二次追寻。画出作者第二次追寻地平线的经过、结果。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四、想象地平线之谜。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1.自学提示：两次追寻失败了，作者想这地平线，还真是个谜了。它总是在前边吸引着你，永远去追寻，去解这个谜。想象这个谜到底是什么？ 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2.交流之谜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3.总结：追寻的过程是充满新鲜和乐趣的，即使是失败了，失败的也是这样有滋有味的。对未知事物的一种执著的探索精神。乐在其中，乐就乐在追寻这个谜一样的地平线的过程。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4.多形式朗读11自然段。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【设计意图：课文的最后作者升华了“地平线”的内涵，赋予了它厚重的人生启示。教学中以读代讲，想象之谜，模糊感悟会更适合三年级学生。】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五、布置作业。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完成课后第三题，想象画面并画下来。</w:t>
      </w:r>
    </w:p>
    <w:p w:rsidR="00241E0F" w:rsidRDefault="00F3306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板书设计：                         </w:t>
      </w:r>
    </w:p>
    <w:p w:rsidR="00241E0F" w:rsidRDefault="00F3306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24 地平线</w:t>
      </w:r>
    </w:p>
    <w:p w:rsidR="00241E0F" w:rsidRDefault="00F3306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初识     亮  灰白色</w:t>
      </w:r>
    </w:p>
    <w:p w:rsidR="00241E0F" w:rsidRDefault="00F3306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追寻   两次失败</w:t>
      </w:r>
    </w:p>
    <w:p w:rsidR="00241E0F" w:rsidRDefault="00F3306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谜     启示</w:t>
      </w:r>
    </w:p>
    <w:p w:rsidR="00241E0F" w:rsidRDefault="00241E0F">
      <w:pPr>
        <w:spacing w:line="360" w:lineRule="auto"/>
        <w:rPr>
          <w:sz w:val="28"/>
          <w:szCs w:val="28"/>
        </w:rPr>
      </w:pPr>
    </w:p>
    <w:sectPr w:rsidR="00241E0F" w:rsidSect="000C65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84D" w:rsidRDefault="0016384D">
      <w:r>
        <w:separator/>
      </w:r>
    </w:p>
  </w:endnote>
  <w:endnote w:type="continuationSeparator" w:id="0">
    <w:p w:rsidR="0016384D" w:rsidRDefault="00163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4F7" w:rsidRDefault="00CB34F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E0F" w:rsidRDefault="00241E0F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4F7" w:rsidRDefault="00CB34F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84D" w:rsidRDefault="0016384D">
      <w:r>
        <w:separator/>
      </w:r>
    </w:p>
  </w:footnote>
  <w:footnote w:type="continuationSeparator" w:id="0">
    <w:p w:rsidR="0016384D" w:rsidRDefault="001638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4F7" w:rsidRDefault="00CB34F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4F7" w:rsidRDefault="00CB34F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4F7" w:rsidRDefault="00CB34F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68B07D8"/>
    <w:rsid w:val="000C6567"/>
    <w:rsid w:val="0016384D"/>
    <w:rsid w:val="00241E0F"/>
    <w:rsid w:val="00920B36"/>
    <w:rsid w:val="00CB34F7"/>
    <w:rsid w:val="00F3306C"/>
    <w:rsid w:val="39397EB2"/>
    <w:rsid w:val="668B07D8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6567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C656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0C656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6</Pages>
  <Words>322</Words>
  <Characters>1841</Characters>
  <Application>Microsoft Office Word</Application>
  <DocSecurity>0</DocSecurity>
  <Lines>15</Lines>
  <Paragraphs>4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lastModifiedBy>Administrator</cp:lastModifiedBy>
  <cp:revision>2</cp:revision>
  <dcterms:created xsi:type="dcterms:W3CDTF">2018-12-13T15:05:00Z</dcterms:created>
  <dcterms:modified xsi:type="dcterms:W3CDTF">2019-01-19T07:05:00Z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