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84" w:rsidRDefault="00676D9E">
      <w:pPr>
        <w:spacing w:line="360" w:lineRule="auto"/>
        <w:jc w:val="center"/>
        <w:rPr>
          <w:rFonts w:ascii="宋体" w:hAnsi="宋体" w:cs="楷体"/>
          <w:b/>
          <w:bCs/>
          <w:color w:val="000000"/>
          <w:sz w:val="28"/>
          <w:szCs w:val="28"/>
        </w:rPr>
      </w:pP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习作·我做了一项小实验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1.借助图表回忆做实验的情景，将图表填写完整。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2.能够流畅地介绍自己做实验的情景。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3.把实验经过写清楚，并能细致生动地记录自己的观察过程。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4.适当加入做实验时的心情和有趣发现等。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把实验经过写清楚，并能细致生动地记录自己的观察过程。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适当加入做实验时的心情和有趣发现等。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准备一只烧杯、一杯清水、一只生鸡蛋、一盘盐、一把汤匙</w:t>
      </w:r>
    </w:p>
    <w:p w:rsidR="00ED1C84" w:rsidRDefault="00676D9E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2课时</w:t>
      </w:r>
    </w:p>
    <w:p w:rsidR="00ED1C84" w:rsidRDefault="00676D9E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ED1C84" w:rsidRDefault="00676D9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第一课时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导语：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世界上什么最神奇？科学的力量最神奇。科学，能让太阳为人类烧水、煮饭，能让机器人代替潜水员到海底探险。科学，能让远隔重洋的亲人面对面地对话……科学能够改变世界，科学能够创造未来。今天，我们做一个科学小实验。</w:t>
      </w:r>
    </w:p>
    <w:p w:rsidR="00ED1C84" w:rsidRDefault="00676D9E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【设计意图：虽然是小实验，但开头就激发学生对科学的兴趣，也许因为此次实验学生热爱了科学。】</w:t>
      </w:r>
    </w:p>
    <w:p w:rsidR="00ED1C84" w:rsidRDefault="00676D9E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培育思维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1.实验开始前，你想说什么？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2.做这个小实验，需要准备哪些器材？谁能说一说，请用上数量词。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【设计意图：练习了数量词的用法，让学生养成规范用词的好习惯。】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3.首先先看老师做，然后再分组做。你做的时候注意观察、思考。因为做完实验后还要进行小组间的比赛。比赛内容是说一说你是怎么做实验的？做实验的过程中看到了什么？想到了什么？ （板书：做、看、想）</w:t>
      </w:r>
    </w:p>
    <w:p w:rsidR="00ED1C84" w:rsidRDefault="00676D9E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【设计意图：先明确要求，就是明确了目的，再进行实验，有的放矢。】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实验1：老师把鸡蛋轻轻放入清水中。学生接着做此项实验。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学生先在小组内练说，练说约三分钟后再出示优美的词语和句子，选择运用所给的词语和句子再次进行练说，最后进行小组间的比赛，老师仍然在表格内评分。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提供的词语：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描写观众的词语：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目不转睛  欢呼雀跃  议论纷纷  争先恐后  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一眨不眨 伸长脖子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描写鸡蛋鸡蛋变化的词语：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晃晃悠悠  摇摇摆摆  慢吞吞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描写鸡蛋鸡蛋变化的句子：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鸡蛋像个潜水员慢慢沉入水底。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鸡蛋像喝醉了酒似的，晃晃悠悠地往下坠，不一会儿就沉到杯底“睡大觉”，一动不动了。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鸡蛋晃了晃身子，又懒洋洋地倒了下去。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（学生在小组内练说三分钟后再出示优美词语、句子，这样充分发挥学生的潜能，不限制学生的思维。集中了大家的智慧之后，语言丰富了，心中也有了自信，这样进行比赛也是对学生小组学习结果的展示，同时老师要提升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另外，分开实验过程让学生仔细观察，把实验过程放大，是在有意识地告诉学生，只要认真观察就有发现。）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实验2：在水中放入盐慢慢搅动，观察发生的情况。（过程同上）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描写观众的词语：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疑惑不解   手舞足蹈   一眨不眨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伸长脖子   拍手欢呼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描写鸡蛋变化的句子：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鸡蛋仿佛轻了许多，从杯底里浮了起来，就像个调皮的孩子从水里探出了脑袋。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鸡蛋浮了起来，就像潜水员的氧气罐里氧气不足了似的露出来呼吸新鲜空气一样。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鸡蛋像一位跳水运动员一样跳入水中，在清凉的池水里游动几下，眨眼间又浮起来了。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为什么生鸡蛋放在清水里会沉到杯底，而放进有相当浓度的盐水里，却会神奇地浮上来呢？（清水的浮力小，盐水的浮力大。）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二、命题（2分钟）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三、习作（25分钟）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要求：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 xml:space="preserve"> 1.不会写的字先写拼音，等全部写完作文后再查字典写上字。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2.口不出声、头不晃动、笔不停止。</w:t>
      </w:r>
    </w:p>
    <w:p w:rsidR="00ED1C84" w:rsidRDefault="00676D9E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讨论修改：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写清楚实验过程中自己怎么做、看到了什么、想到了什么吗？同时注意其他同学的感受了吗？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五、评议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六、批改（结合语文园地的修改符号）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内容 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1.格式、卷面、错别字、标点、语病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2.实验过程是否具体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方法：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把好词好句用曲线画出来，并在旁边写上理由。不明白或好建议当面和作者交流，作者修改。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步骤：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1.边读边改自己写的作文。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2.和小组内同学互相修改。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3.找组外的同学修改。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七、反馈（2分钟）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我的收获是﹍ ﹍ ﹍ ﹍ ﹍ ﹍ ﹍ ﹍ ﹍ ﹍ ﹍ ﹍ ﹍ ﹍ ﹍ ﹍ ﹍</w:t>
      </w:r>
      <w:r>
        <w:rPr>
          <w:rFonts w:ascii="宋体" w:hAnsi="宋体" w:cs="仿宋_GB2312" w:hint="eastAsia"/>
          <w:color w:val="000000"/>
          <w:sz w:val="28"/>
          <w:szCs w:val="28"/>
        </w:rPr>
        <w:t>。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八、小结（1分钟）</w:t>
      </w:r>
    </w:p>
    <w:p w:rsidR="00ED1C84" w:rsidRDefault="00676D9E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师：我们刚才是把做实验的具体过程写了下来，这是在记叙一件事情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的经过，这是记叙文。不但要讲清楚，还应把语句说得生动优美。</w:t>
      </w:r>
    </w:p>
    <w:p w:rsidR="00ED1C84" w:rsidRDefault="00ED1C84">
      <w:pPr>
        <w:spacing w:line="360" w:lineRule="auto"/>
        <w:rPr>
          <w:sz w:val="28"/>
          <w:szCs w:val="28"/>
        </w:rPr>
      </w:pPr>
    </w:p>
    <w:sectPr w:rsidR="00ED1C84" w:rsidSect="00720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272" w:rsidRDefault="00831272">
      <w:r>
        <w:separator/>
      </w:r>
    </w:p>
  </w:endnote>
  <w:endnote w:type="continuationSeparator" w:id="0">
    <w:p w:rsidR="00831272" w:rsidRDefault="0083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70" w:rsidRDefault="00A90A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C84" w:rsidRDefault="00ED1C8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70" w:rsidRDefault="00A90A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272" w:rsidRDefault="00831272">
      <w:r>
        <w:separator/>
      </w:r>
    </w:p>
  </w:footnote>
  <w:footnote w:type="continuationSeparator" w:id="0">
    <w:p w:rsidR="00831272" w:rsidRDefault="00831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70" w:rsidRDefault="00A90A7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70" w:rsidRDefault="00A90A7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70" w:rsidRDefault="00A90A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AD94E"/>
    <w:multiLevelType w:val="singleLevel"/>
    <w:tmpl w:val="58BAD94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BADAC5"/>
    <w:multiLevelType w:val="singleLevel"/>
    <w:tmpl w:val="58BADAC5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9E518E1"/>
    <w:rsid w:val="00676D9E"/>
    <w:rsid w:val="007205E0"/>
    <w:rsid w:val="00831272"/>
    <w:rsid w:val="00A90A70"/>
    <w:rsid w:val="00ED1C84"/>
    <w:rsid w:val="00F84CAE"/>
    <w:rsid w:val="4CAF3928"/>
    <w:rsid w:val="6D535020"/>
    <w:rsid w:val="79E5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5E0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205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205E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5</Pages>
  <Words>249</Words>
  <Characters>1421</Characters>
  <Application>Microsoft Office Word</Application>
  <DocSecurity>0</DocSecurity>
  <Lines>11</Lines>
  <Paragraphs>3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2018-12-11T12:28:00Z</dcterms:created>
  <dcterms:modified xsi:type="dcterms:W3CDTF">2019-01-19T07:20:00Z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