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Cs w:val="21"/>
          <w:lang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贵州遵义市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2017年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中考作文题解及满分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作文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展评</w:t>
      </w:r>
    </w:p>
    <w:p>
      <w:pPr>
        <w:rPr>
          <w:rFonts w:hint="eastAsia" w:ascii="楷体_GB2312" w:hAnsi="Courier New" w:eastAsia="楷体_GB2312"/>
          <w:b w:val="0"/>
          <w:bCs/>
          <w:color w:val="0000FF"/>
          <w:sz w:val="30"/>
          <w:szCs w:val="30"/>
        </w:rPr>
      </w:pPr>
      <w:r>
        <w:rPr>
          <w:rFonts w:hint="eastAsia" w:ascii="宋体" w:hAnsi="宋体"/>
          <w:b/>
          <w:szCs w:val="21"/>
          <w:lang w:val="en-US" w:eastAsia="zh-CN"/>
        </w:rPr>
        <w:t xml:space="preserve">                               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 xml:space="preserve"> 张宗明</w:t>
      </w:r>
    </w:p>
    <w:p>
      <w:pPr>
        <w:pStyle w:val="4"/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  <w:t>【真题回放】</w:t>
      </w:r>
    </w:p>
    <w:p>
      <w:pPr>
        <w:pStyle w:val="4"/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27.根据下面的题目和要求，写一篇文章。（书写5分，作文55分）</w:t>
      </w:r>
    </w:p>
    <w:p>
      <w:pPr>
        <w:numPr>
          <w:ilvl w:val="0"/>
          <w:numId w:val="0"/>
        </w:numPr>
        <w:spacing w:line="240" w:lineRule="auto"/>
        <w:ind w:firstLine="420"/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kern w:val="0"/>
          <w:sz w:val="21"/>
          <w:szCs w:val="21"/>
          <w:lang w:val="en-US" w:eastAsia="zh-CN"/>
        </w:rPr>
        <w:t>放假有欢乐，放假也有烦忧；有的人喜欢放假，也有的人不愿放假，放假，不仅是身体的歇息，放假还是心灵的放松……</w:t>
      </w:r>
    </w:p>
    <w:p>
      <w:pPr>
        <w:numPr>
          <w:ilvl w:val="0"/>
          <w:numId w:val="0"/>
        </w:numPr>
        <w:spacing w:line="240" w:lineRule="auto"/>
        <w:ind w:firstLine="42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请以“放假”为题目作文。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要求：①角度自选，立意自定；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②除诗歌外，文体不限；</w:t>
      </w:r>
    </w:p>
    <w:p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③不少于600字：</w:t>
      </w:r>
    </w:p>
    <w:p>
      <w:pPr>
        <w:spacing w:line="240" w:lineRule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④不得出现真实地名、校名、人名。</w:t>
      </w:r>
    </w:p>
    <w:p>
      <w:pPr>
        <w:ind w:firstLine="420"/>
        <w:jc w:val="both"/>
        <w:rPr>
          <w:rFonts w:hint="eastAsia"/>
        </w:rPr>
      </w:pPr>
    </w:p>
    <w:p>
      <w:pPr>
        <w:ind w:firstLine="420"/>
        <w:jc w:val="both"/>
        <w:rPr>
          <w:rFonts w:hint="eastAsia"/>
        </w:rPr>
      </w:pPr>
    </w:p>
    <w:p>
      <w:pPr>
        <w:pStyle w:val="4"/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  <w:t>【</w:t>
      </w:r>
      <w:r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  <w:lang w:val="en-US" w:eastAsia="zh-CN"/>
        </w:rPr>
        <w:t>试</w:t>
      </w:r>
      <w:r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  <w:t>题解</w:t>
      </w:r>
      <w:r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  <w:lang w:val="en-US" w:eastAsia="zh-CN"/>
        </w:rPr>
        <w:t>析</w:t>
      </w:r>
      <w:r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  <w:t>】</w:t>
      </w:r>
    </w:p>
    <w:p>
      <w:pPr>
        <w:pStyle w:val="4"/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今年遵义市的中考作文题“放假”沿袭了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2016</w:t>
      </w:r>
      <w:r>
        <w:rPr>
          <w:rFonts w:hint="eastAsia"/>
          <w:lang w:val="en-US" w:eastAsia="zh-CN"/>
        </w:rPr>
        <w:t>年中考“材料＋命题”形式。与近几年中考作文的命题风格基本一致。题目符合初中语文写作目标，培养学生对生活的体验以及自己独特感受的表达，贴近学生的生活，关注学生的自我认识和自我体验，考查考生的人生观、价值观及思辨表达能力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题目没有地域的差异限制，符合公平公正选拔人才的要求，城市和农村考生都有话可写，有言可发。审题没有难度门槛，材料的多元性，拓展了学生写作的空间，不同写作程度的学生都可以根据自己对生活的体验，书写自己的感受，发表自己的观点。</w:t>
      </w:r>
    </w:p>
    <w:p>
      <w:pPr>
        <w:spacing w:line="240" w:lineRule="auto"/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材料的书面意思非常明白，分为“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欢乐</w:t>
      </w:r>
      <w:r>
        <w:rPr>
          <w:rFonts w:hint="eastAsia"/>
          <w:lang w:val="en-US" w:eastAsia="zh-CN"/>
        </w:rPr>
        <w:t>”“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喜欢</w:t>
      </w:r>
      <w:r>
        <w:rPr>
          <w:rFonts w:hint="eastAsia"/>
          <w:lang w:val="en-US" w:eastAsia="zh-CN"/>
        </w:rPr>
        <w:t>”与“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烦忧</w:t>
      </w:r>
      <w:r>
        <w:rPr>
          <w:rFonts w:hint="eastAsia"/>
          <w:lang w:val="en-US" w:eastAsia="zh-CN"/>
        </w:rPr>
        <w:t>”“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不愿</w:t>
      </w:r>
      <w:r>
        <w:rPr>
          <w:rFonts w:hint="eastAsia"/>
          <w:lang w:val="en-US" w:eastAsia="zh-CN"/>
        </w:rPr>
        <w:t>”正反两个方面，这两个方面，都与“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身体的歇息</w:t>
      </w:r>
      <w:r>
        <w:rPr>
          <w:rFonts w:hint="eastAsia"/>
          <w:lang w:val="en-US" w:eastAsia="zh-CN"/>
        </w:rPr>
        <w:t>”与“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心灵的放松</w:t>
      </w:r>
      <w:r>
        <w:rPr>
          <w:rFonts w:hint="eastAsia"/>
          <w:lang w:val="en-US" w:eastAsia="zh-CN"/>
        </w:rPr>
        <w:t>”有着紧密的逻辑联系，考生可以选择不同的文体，从“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欢乐</w:t>
      </w:r>
      <w:r>
        <w:rPr>
          <w:rFonts w:hint="eastAsia"/>
          <w:lang w:val="en-US" w:eastAsia="zh-CN"/>
        </w:rPr>
        <w:t>”或“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烦忧</w:t>
      </w:r>
      <w:r>
        <w:rPr>
          <w:rFonts w:hint="eastAsia"/>
          <w:lang w:val="en-US" w:eastAsia="zh-CN"/>
        </w:rPr>
        <w:t>”方面对“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身体的歇息</w:t>
      </w:r>
      <w:r>
        <w:rPr>
          <w:rFonts w:hint="eastAsia"/>
          <w:lang w:val="en-US" w:eastAsia="zh-CN"/>
        </w:rPr>
        <w:t>”或“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/>
        </w:rPr>
        <w:t>心灵的放松</w:t>
      </w:r>
      <w:r>
        <w:rPr>
          <w:rFonts w:hint="eastAsia"/>
          <w:lang w:val="en-US" w:eastAsia="zh-CN"/>
        </w:rPr>
        <w:t>”发表肯定或否定的体验和感受。</w:t>
      </w:r>
    </w:p>
    <w:p>
      <w:pPr>
        <w:rPr>
          <w:rFonts w:hint="eastAsia" w:asciiTheme="majorEastAsia" w:hAnsiTheme="majorEastAsia" w:eastAsiaTheme="majorEastAsia" w:cstheme="majorEastAsia"/>
          <w:b w:val="0"/>
          <w:bCs/>
          <w:color w:val="auto"/>
          <w:lang w:eastAsia="zh-CN"/>
        </w:rPr>
      </w:pPr>
    </w:p>
    <w:p>
      <w:pPr>
        <w:spacing w:line="240" w:lineRule="auto"/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  <w:t>【</w:t>
      </w:r>
      <w:r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  <w:lang w:val="en-US" w:eastAsia="zh-CN"/>
        </w:rPr>
        <w:t>立意点拨</w:t>
      </w:r>
      <w:r>
        <w:rPr>
          <w:rFonts w:hint="eastAsia" w:asciiTheme="majorEastAsia" w:hAnsiTheme="majorEastAsia" w:eastAsiaTheme="majorEastAsia" w:cstheme="majorEastAsia"/>
          <w:b/>
          <w:color w:val="FF0000"/>
          <w:sz w:val="24"/>
          <w:szCs w:val="24"/>
        </w:rPr>
        <w:t>】</w:t>
      </w:r>
    </w:p>
    <w:tbl>
      <w:tblPr>
        <w:tblStyle w:val="9"/>
        <w:tblpPr w:leftFromText="180" w:rightFromText="180" w:vertAnchor="text" w:horzAnchor="page" w:tblpX="1837" w:tblpY="453"/>
        <w:tblOverlap w:val="never"/>
        <w:tblW w:w="8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8"/>
        <w:gridCol w:w="3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8" w:type="dxa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立意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构思方向</w:t>
            </w:r>
          </w:p>
        </w:tc>
        <w:tc>
          <w:tcPr>
            <w:tcW w:w="3828" w:type="dxa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写作点拨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4528" w:type="dxa"/>
            <w:vAlign w:val="top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/>
                <w:b/>
                <w:bCs/>
                <w:lang w:val="en-US" w:eastAsia="zh-CN"/>
              </w:rPr>
              <w:t>欢乐、喜欢</w:t>
            </w:r>
          </w:p>
          <w:p>
            <w:pP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放假不仅使身体得以歇息，还使心灵得以放松</w:t>
            </w:r>
          </w:p>
        </w:tc>
        <w:tc>
          <w:tcPr>
            <w:tcW w:w="3828" w:type="dxa"/>
            <w:vAlign w:val="top"/>
          </w:tcPr>
          <w:p>
            <w:pP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可选取自己的亲身经历，写出自己的见解或切身感受。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4528" w:type="dxa"/>
            <w:vAlign w:val="top"/>
          </w:tcPr>
          <w:p>
            <w:pPr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烦忧、不愿</w:t>
            </w:r>
          </w:p>
          <w:p>
            <w:pP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放假未必使身体得以歇息，未必使心灵得以放松</w:t>
            </w:r>
          </w:p>
        </w:tc>
        <w:tc>
          <w:tcPr>
            <w:tcW w:w="3828" w:type="dxa"/>
            <w:vAlign w:val="top"/>
          </w:tcPr>
          <w:p>
            <w:pP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可用自己的经历，或借鉴别人的经历，发表自己的不同</w:t>
            </w:r>
            <w:bookmarkStart w:id="0" w:name="OLE_LINK2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见解</w:t>
            </w:r>
            <w:bookmarkEnd w:id="0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或感受。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528" w:type="dxa"/>
            <w:vAlign w:val="top"/>
          </w:tcPr>
          <w:p>
            <w:pPr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eastAsia="宋体"/>
                <w:b/>
                <w:bCs/>
                <w:sz w:val="21"/>
                <w:szCs w:val="21"/>
                <w:lang w:val="en-US" w:eastAsia="zh-CN"/>
              </w:rPr>
              <w:t>喜忧参半、亦喜亦忧</w:t>
            </w:r>
          </w:p>
          <w:p>
            <w:pP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8" w:type="dxa"/>
            <w:vAlign w:val="top"/>
          </w:tcPr>
          <w:p>
            <w:pP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可选择自己的经历，写自己由忧到喜的心理转变过程，或复杂的心理状态。</w:t>
            </w:r>
          </w:p>
        </w:tc>
      </w:tr>
    </w:tbl>
    <w:p>
      <w:pPr>
        <w:ind w:firstLine="411" w:firstLineChars="196"/>
        <w:rPr>
          <w:rFonts w:hint="eastAsia" w:ascii="宋体" w:hAnsi="宋体" w:cs="宋体"/>
          <w:szCs w:val="21"/>
        </w:rPr>
      </w:pPr>
    </w:p>
    <w:p>
      <w:pPr>
        <w:spacing w:line="360" w:lineRule="auto"/>
        <w:rPr>
          <w:rFonts w:hint="eastAsia"/>
          <w:b/>
          <w:color w:val="FF0000"/>
          <w:sz w:val="24"/>
          <w:szCs w:val="24"/>
        </w:rPr>
      </w:pPr>
    </w:p>
    <w:p>
      <w:pPr>
        <w:spacing w:line="360" w:lineRule="auto"/>
        <w:rPr>
          <w:rFonts w:hint="eastAsia"/>
          <w:b/>
          <w:color w:val="FF0000"/>
          <w:sz w:val="24"/>
          <w:szCs w:val="24"/>
        </w:rPr>
      </w:pPr>
    </w:p>
    <w:p>
      <w:pPr>
        <w:spacing w:line="360" w:lineRule="auto"/>
        <w:rPr>
          <w:rFonts w:hint="eastAsia"/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【满分</w:t>
      </w:r>
      <w:r>
        <w:rPr>
          <w:rFonts w:hint="eastAsia"/>
          <w:b/>
          <w:color w:val="FF0000"/>
          <w:sz w:val="24"/>
          <w:szCs w:val="24"/>
          <w:lang w:val="en-US" w:eastAsia="zh-CN"/>
        </w:rPr>
        <w:t>展评</w:t>
      </w:r>
      <w:r>
        <w:rPr>
          <w:rFonts w:hint="eastAsia"/>
          <w:b/>
          <w:color w:val="FF0000"/>
          <w:sz w:val="24"/>
          <w:szCs w:val="24"/>
        </w:rPr>
        <w:t>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放 假</w:t>
      </w:r>
    </w:p>
    <w:p>
      <w:pPr>
        <w:spacing w:line="360" w:lineRule="auto"/>
        <w:rPr>
          <w:rFonts w:hint="eastAsia"/>
          <w:b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                 遵义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考生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我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不愿放假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。自从那次车祸，父母和弟弟遇难以后，我便谈假色变。每到放假，我就烦燥不安。对我来说，假日诱惑力已经不复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存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在，正如鸟儿习惯于笼中生活，它向往的已经不是广阔的天空。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我不愿放假，放假失去昔日的快乐。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晨风拂过宿舍，听见我低沉的读书声；彩云飘过校园，俯视我孤独的身影；月亮穿越云层，照亮我悠悠的漫步……这就是我的假日生活。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我来到学校寄宿很久了，已经学会了自理生活。我习惯于将宿舍当成家里的卧室，将食堂当成家里的厨房，将同学当成我的邻居……我常常告诫自己说：“学校就是你的家，你必须安安心心在这里读完初中和高中。”于是，我学会了与同学和睦相处，有他们在一起，我就感到温馨与快乐，我常常想，要是不放假多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我不愿放假，放假失去昔日的平静。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那一次假日来临，我盘算着回家的车费，往返一次需耗费我三十多元的生活费，将近半个月不吃早餐了。对于靠抚恤金生活的人来说，这的确不是一个小数目。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回到家中，家的气息扑面而来，学校如家的感觉消失跆尽。刹那间，家的情感迸发出来，房间里的一切都勾起我无穷无尽的思念。记忆中，父母的笑颜，弟弟的俏皮都挥之不去，永远定格在我的心中。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微风依然那么温柔，天空依然那么晴朗，白云依然那么纯洁，唯一不同的是人去屋空……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我在尘封的衣柜中，收拾一些昔日换洗的衣服，挤上回校的中巴车。这时，举目无亲，内心的失落无以名状。上车下车的人群从身旁挤过，向着不同的方向离去，我却茫然无措，不知自己该去何方？就像一只断翅的苍鹰，不得不离开自由翱翔的碧空，把自己锁入牢笼中……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“都一一都一一”驾驶员鸣笛，提醒我该下车了。我如梦初醒，抓起臃肿的背包，溜下车去，不知不觉间，横在我前面的，仍是那道半遮半掩的校门。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我不愿放假，我真的害怕回家。越怕回家，却又让我越想念家……</w:t>
      </w:r>
      <w:r>
        <w:rPr>
          <w:rFonts w:hint="eastAsia" w:ascii="宋体" w:hAnsi="宋体"/>
          <w:szCs w:val="21"/>
        </w:rPr>
        <w:t xml:space="preserve">     </w:t>
      </w:r>
    </w:p>
    <w:p>
      <w:pPr>
        <w:ind w:firstLine="420"/>
        <w:rPr>
          <w:rFonts w:hint="eastAsia" w:ascii="宋体" w:hAnsi="宋体"/>
          <w:szCs w:val="21"/>
        </w:rPr>
      </w:pPr>
    </w:p>
    <w:p>
      <w:pPr>
        <w:ind w:firstLine="413" w:firstLineChars="196"/>
        <w:jc w:val="left"/>
        <w:rPr>
          <w:rFonts w:hint="eastAsia" w:eastAsiaTheme="minorEastAsia"/>
          <w:b/>
          <w:color w:val="FF0000"/>
          <w:lang w:val="en-US" w:eastAsia="zh-CN"/>
        </w:rPr>
      </w:pPr>
      <w:r>
        <w:rPr>
          <w:rFonts w:hint="eastAsia"/>
          <w:b/>
          <w:color w:val="FF0000"/>
          <w:lang w:val="en-US" w:eastAsia="zh-CN"/>
        </w:rPr>
        <w:t>【点评】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1.角度新奇，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选材独特。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这篇散文从“</w:t>
      </w:r>
      <w:r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有的人不愿放假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”的角度插入，叙写了一个孤儿“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不愿放假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”的原因，抒发了他孤独、伤感的放假情结，表达了他对家的渴望，对亲情的渴望，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感情真挚，扣人心弦。</w:t>
      </w:r>
    </w:p>
    <w:p>
      <w:pPr>
        <w:ind w:firstLine="413" w:firstLineChars="196"/>
        <w:jc w:val="left"/>
        <w:rPr>
          <w:rFonts w:hint="eastAsia" w:ascii="宋体" w:hAnsi="宋体" w:eastAsia="宋体" w:cs="宋体"/>
          <w:b/>
          <w:color w:val="FF0000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2.</w:t>
      </w:r>
      <w:r>
        <w:rPr>
          <w:rFonts w:hint="eastAsia" w:ascii="楷体" w:hAnsi="楷体" w:eastAsia="楷体" w:cs="楷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语言</w:t>
      </w:r>
      <w:r>
        <w:rPr>
          <w:rFonts w:hint="eastAsia" w:ascii="楷体" w:hAnsi="楷体" w:eastAsia="楷体" w:cs="楷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生动</w:t>
      </w:r>
      <w:r>
        <w:rPr>
          <w:rFonts w:hint="eastAsia" w:ascii="楷体" w:hAnsi="楷体" w:eastAsia="楷体" w:cs="楷体"/>
          <w:b/>
          <w:bCs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，情理交融。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比如“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……依然……，……依然……，……依然……，唯一不同的是人去屋空……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”这一排比句，反映了“我”心情的急剧变化，既突出了“不愿放假”的理由，又蕴含了失去亲人的痛苦。诸如“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谈假色变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”“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人去屋空</w:t>
      </w:r>
      <w:r>
        <w:rPr>
          <w:rFonts w:hint="eastAsia" w:ascii="楷体" w:hAnsi="楷体" w:eastAsia="楷体" w:cs="楷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”的运用，极具文采。</w:t>
      </w:r>
    </w:p>
    <w:p>
      <w:pPr>
        <w:ind w:firstLine="420"/>
        <w:rPr>
          <w:rFonts w:hint="eastAsia" w:ascii="宋体" w:hAnsi="宋体"/>
          <w:szCs w:val="21"/>
        </w:rPr>
      </w:pPr>
    </w:p>
    <w:p>
      <w:pPr>
        <w:ind w:firstLine="420"/>
        <w:rPr>
          <w:rFonts w:hint="eastAsia" w:ascii="宋体" w:hAnsi="宋体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放 假</w:t>
      </w:r>
    </w:p>
    <w:p>
      <w:pPr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              遵义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考生</w:t>
      </w:r>
    </w:p>
    <w:p>
      <w:pPr>
        <w:rPr>
          <w:rFonts w:hint="eastAsia" w:ascii="楷体" w:hAnsi="楷体" w:eastAsia="楷体" w:cs="楷体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端午节放假回来，才上几天课，又是放假，说教室要设考场。高考结束，才上两天课，又有消息说明天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学生放假。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三（1）班教室沸腾起来，引发了一场小小的风波。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“天哪，离中考还有几天呀，又要放假啦？”“好哇，明天娱乐城开业，大家好好潇洒一回。”“放假，白日做梦吧！”议论纷纷，各持己见。</w:t>
      </w:r>
    </w:p>
    <w:p>
      <w:pPr>
        <w:ind w:firstLine="42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放与不放，不如赌一把，看看消息是否真实。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第一课，刘老师走进教室，整整有词地说：“这节课开始复习二元一次方程。”他一脸平静，找不到与放假有关的蛛丝马迹。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“刘老师，明天放假吗？”终于，张岚（赌不放假的）沉不住气了，我们的眼睛注视着刘老师。只见刘老师眉头一皱，目光扫视着大家：“我马上放假，行不行？”我们（赌放假的）像茄子被打蔫了一样，一个个低头不语，装模做样地去求二元一次方程的解。不过，刘老师并没有责难谁，你看，他正在开导张岚的解题思路，还带着微笑呢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第三节课前，有几个小精灵（赌放假的）去办公室向周老师试探放假的消息。</w:t>
      </w:r>
    </w:p>
    <w:p>
      <w:pPr>
        <w:ind w:firstLine="42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“周老师，我们的作业本已经完全做好了，明天交不交？”周老师喜上眉梢，那么厚一本作业，同学们还不到一周就完成了。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“交。”几个同学大失所望。</w:t>
      </w:r>
    </w:p>
    <w:p>
      <w:pPr>
        <w:ind w:firstLine="42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可是周老师立即纠正，惋惜地说：“不交……哎，明天放假呢。”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“噢——”几个小精灵欢呼起来，他们赌赢了，心已经飞到了娱乐城。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看到他们喜形于色的样子，周老师表情严肃起来：“回家好好复习，下周我要考试！”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“好的，好的</w:t>
      </w:r>
      <w:r>
        <w:rPr>
          <w:rFonts w:hint="eastAsia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”他们手舞足蹈，回到教室，被班主任逮个正着。唉，这下可惨了。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“放不放假，你们急什么，听听我的好不好？”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几个小精灵的迎合着：“好……好……”，班主任的怒气似乎消了</w:t>
      </w:r>
      <w:r>
        <w:rPr>
          <w:rFonts w:hint="eastAsia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许多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楷体" w:hAnsi="楷体" w:eastAsia="楷体" w:cs="楷体"/>
          <w:b w:val="0"/>
          <w:i w:val="0"/>
          <w:caps w:val="0"/>
          <w:color w:val="C00000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“放假的事你们都知道了……在家复习……对寄宿生……还有——”未等班主任说</w:t>
      </w:r>
      <w:r>
        <w:rPr>
          <w:rFonts w:hint="eastAsia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完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，大家</w:t>
      </w:r>
      <w:r>
        <w:rPr>
          <w:rFonts w:hint="eastAsia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接过话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说：“——注意安全！”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班主任绷紧的脸松弛下来，挥挥手说：“定定神，定定神，</w:t>
      </w:r>
      <w:r>
        <w:rPr>
          <w:rFonts w:hint="eastAsia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准备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上课了！”</w:t>
      </w:r>
    </w:p>
    <w:p>
      <w:pPr>
        <w:ind w:firstLine="42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一场小小的风波就此平息，教室里恢复了昔日的平静……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 xml:space="preserve">    “冰冻三日，非一日之寒”，如此放假，难道还不能引起人们的重视吗？</w:t>
      </w:r>
    </w:p>
    <w:p>
      <w:pPr>
        <w:ind w:firstLine="413" w:firstLineChars="196"/>
        <w:jc w:val="left"/>
        <w:rPr>
          <w:rFonts w:hint="eastAsia"/>
          <w:b/>
          <w:color w:val="FF0000"/>
          <w:lang w:val="en-US" w:eastAsia="zh-CN"/>
        </w:rPr>
      </w:pPr>
    </w:p>
    <w:p>
      <w:pPr>
        <w:ind w:firstLine="413" w:firstLineChars="196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/>
          <w:b/>
          <w:color w:val="FF0000"/>
          <w:lang w:val="en-US" w:eastAsia="zh-CN"/>
        </w:rPr>
        <w:t>【点评】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rightChars="0"/>
        <w:jc w:val="both"/>
        <w:outlineLvl w:val="0"/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i w:val="0"/>
          <w:caps w:val="0"/>
          <w:color w:val="002060"/>
          <w:spacing w:val="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 1.不落俗套，独辟蹊径。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对于放假，小作者不写“喜欢”，也不写“不愿”，而是通过一个班级中因放假引发的风波，击中时弊，反映了当前学校随便放假的现象。而“天哪，离中考还有几天呀，又要放假啦？”正是不愿放假的心声。</w:t>
      </w:r>
    </w:p>
    <w:p>
      <w:pPr>
        <w:ind w:firstLine="413" w:firstLineChars="196"/>
        <w:jc w:val="left"/>
        <w:rPr>
          <w:rFonts w:hint="eastAsia" w:ascii="楷体" w:hAnsi="楷体" w:eastAsia="楷体" w:cs="楷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2.跌宕多姿，真切感人。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文章讲述了“赌一把”的故事，通过张岚沉不住气的提问，几个小精灵的试探，班主任逮个正着等情节，一波三折，教师的敬业、爱生；学生的天真、好奇都栩栩如生地表现出来，其学校领导随意放假的负面影响，不言而喻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放 假</w:t>
      </w:r>
    </w:p>
    <w:p>
      <w:pPr>
        <w:ind w:firstLine="42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             遵义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考生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放假啦，老爸！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还在门外我就嚷着，“这回该让我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去昆明了把？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没想到，老爸不在家，老妈接过成绩册，脸色一沉，“不行，这个成绩，不能去。”于是，烦心的事儿接踵而来。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烦恼的补习班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其实，老妈压根就不让我去旅游。放假前，她就给我报了英语班和舞蹈班，周一、三、五补习英语，周二、四、六上舞蹈班，周日休息。美其名曰，劳逸结合。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听完老妈头头是道的安排，我瞪着铜铃大眼，愤愤不平：“我抗议!你们说话不算数，说好我考上全班第一，就让我去昆明的。”老妈丝毫不考虑我的感受：“抗议无效!明天就去上课!”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天哪!我只有含冤度日了!唉，谁叫老爸不在家，由老妈独掌大权呢……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烦恼的破作业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唉，恐怕世界只有我妈讨人烦的了。本来学校规定，考上前十名的就不做假期作业的。可是老妈早就给我准备了一桌子假期作业。有山西的，有浙江的，还有黄冈的……这些都不打紧，打紧的是老妈把作业后面的答案撕下来全烧了。天啦，这些要命的作业，不知花费了我多少休息时间，就连电视也没有看过一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不过我有一个重大发现，做不起的作业，往手机上输入关键词，答案就全出来了。不幸的是，狡猾的老妈发现了我的破绽，又给我增加了许多作业，说是对我的惩罚。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这下可好，连星期天也搭进去了。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包饺子的</w:t>
      </w:r>
      <w:r>
        <w:rPr>
          <w:rFonts w:hint="eastAsia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困惑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哈哈，老爸出差回来了。老妈终于开恩，叫我不做作业，好好休息休息!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1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为了答谢老妈的理解，我忙着帮她包饺子。馅用完了，饺皮还剩一张。我灵机一动，向她献计一招：“这张饺皮就包一点剩菜，外加一个硬币。吃到硬币的，就做一周的家务，怎么样？”老妈同意了，老爸也表示支持。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饺子煮好了!我真真切切看见那个扁扁的饺子舀到了老妈碗里。可是，狼吞虎咽的我惊叫了一声：“哎呀，硬币硌我牙齿了。”老爸老妈乐不可支，我</w:t>
      </w:r>
      <w:r>
        <w:rPr>
          <w:rFonts w:hint="eastAsia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在困惑中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自认倒霉，</w:t>
      </w:r>
      <w:r>
        <w:rPr>
          <w:rFonts w:hint="eastAsia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还是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乖乖做家务吧！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 xml:space="preserve">   “家务就不做了，假期还有点时间，爸爸陪你去昆明吧。”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 xml:space="preserve">   哈哈，太好了，以上这些安排，都是老爸因为出差的决定，为了我的安全。</w:t>
      </w:r>
    </w:p>
    <w:p>
      <w:pPr>
        <w:ind w:firstLine="413" w:firstLineChars="196"/>
        <w:jc w:val="left"/>
        <w:rPr>
          <w:rFonts w:hint="eastAsia"/>
          <w:b/>
          <w:color w:val="FF0000"/>
          <w:lang w:val="en-US" w:eastAsia="zh-CN"/>
        </w:rPr>
      </w:pPr>
    </w:p>
    <w:p>
      <w:pPr>
        <w:ind w:firstLine="413" w:firstLineChars="196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/>
          <w:b/>
          <w:color w:val="FF0000"/>
          <w:lang w:val="en-US" w:eastAsia="zh-CN"/>
        </w:rPr>
        <w:t>【点评】</w:t>
      </w:r>
    </w:p>
    <w:p>
      <w:pP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1.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语言生动，形象鲜明。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比如“‘放假啦，老爸！’</w:t>
      </w:r>
      <w:r>
        <w:rPr>
          <w:rFonts w:hint="eastAsia" w:ascii="楷体" w:hAnsi="楷体" w:eastAsia="楷体" w:cs="楷体"/>
          <w:b w:val="0"/>
          <w:bCs/>
          <w:i w:val="0"/>
          <w:caps w:val="0"/>
          <w:color w:val="000000" w:themeColor="text1"/>
          <w:spacing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还在门外我就嚷着……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”“天哪!我只有含冤度日了……”“我自认倒霉，乖乖做家务吧！”这些语言让一个天真、勤奋、阳光、孝顺的“我”活脱脱出现在读者面前。</w:t>
      </w:r>
    </w:p>
    <w:p>
      <w:pPr>
        <w:jc w:val="left"/>
        <w:rPr>
          <w:rFonts w:hint="eastAsia" w:ascii="楷体" w:hAnsi="楷体" w:eastAsia="楷体" w:cs="楷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   2.平中见奇，异峰凸起。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文章结束写父亲陪“我”去昆明，并交代说“以上这些安排，都是爸爸要出差的决定”，一位智慧、严格，慈爱的父形象脱颖而出，令人兴奋和震撼。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异峰凸起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，不同凡响。</w:t>
      </w:r>
    </w:p>
    <w:p>
      <w:pPr>
        <w:ind w:firstLine="42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放 假</w:t>
      </w:r>
    </w:p>
    <w:p>
      <w:pPr>
        <w:ind w:firstLine="42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             遵义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考生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八十岁的姥姥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两次住院手术，我们的心里，一直紧绷着一根弦，为姥姥的健康日夜忧虑。我也一直盼望着放假，好去看看她老人家。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大年初一</w:t>
      </w:r>
      <w:r>
        <w:rPr>
          <w:rFonts w:hint="eastAsia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早上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，我和母亲迫不及待去给姥姥拜年。坐在车上，母亲叹气道：“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姥姥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总算熬过了这个冬天。”庆幸中夹杂着伤感。 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抵达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姥姥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家时，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姥姥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早在门外等候。她穿着红棉袄，戴着可爱的瓜皮小帽。看见我们进房，眼睛眯成了一条缝，脸上写满了喜悦。看到姥姥安然无恙，我心中绷紧着的那根弦终于放松了。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这时，姨妈端来了红豆莲子粥。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姥姥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和我们</w:t>
      </w:r>
      <w:r>
        <w:rPr>
          <w:rFonts w:hint="eastAsia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共进午餐，品尝姨妈的厨艺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。或许是过于激动，她口中的粥滴落在棉袄上，母亲急忙用毛巾将粥拭去，姥姥说：“不好意思……” 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姥姥是一个爱美之人。她的衣柜里陈列着好几件年轻时穿过的旗袍。一个古董式的小黑箱子里，放着她戴过的耳环、项链、小丝巾……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午</w:t>
      </w:r>
      <w:r>
        <w:rPr>
          <w:rFonts w:hint="eastAsia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餐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后，我们要去公园玩。姥姥像小孩般兴奋起来。“来，香儿，给我换件衣服。”姥姥吩咐着。“来咯！”母亲亲自为姥姥换衣服，梳妆打扮。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公园里，人潮涌动。姥姥戴着金边眼镜，背着蓝色小包，拄着轻便的拐杖，在我们的簇拥下，惬意缓行、谈笑风生。看到我们噘嘴、剪刀手势拍照时，姥姥也学着配合我们，做出一个个可爱的姿势，居然拿起手机自拍一张。脸上的皱纹舒展开来，笑得那样开怀，将午后的阳光点缀得更加明媚。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晚饭后，我们要回家了。姥姥站在门口，像嘱托上学的孩子，分明不舍，却摆出一副坚定的样子，催促我们：“早点出发。”又叮嘱母亲：“慢点开车哦！”我打开车窗和姥姥说再见，姥姥紧握拳头，歪头一笑：“棒崽，别担心我，加油！”那一刻，我感动得一塌糊涂，姥姥的笑靥一直在心中晃动。 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可爱的姥姥啊，已经到达生命的冬季，还如此淡然，如此美丽。</w:t>
      </w:r>
    </w:p>
    <w:p>
      <w:pPr>
        <w:ind w:firstLine="42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有人说“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放假是心灵的放松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”。是的，这次见过姥姥，心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灵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中的忧虑尘埃落定，我们就可以全身心地投入工作和学习。我想，这也是姥姥所希望的。</w:t>
      </w:r>
    </w:p>
    <w:p>
      <w:pPr>
        <w:ind w:firstLine="413" w:firstLineChars="196"/>
        <w:jc w:val="left"/>
        <w:rPr>
          <w:rFonts w:hint="eastAsia"/>
          <w:b/>
          <w:color w:val="FF0000"/>
          <w:lang w:val="en-US" w:eastAsia="zh-CN"/>
        </w:rPr>
      </w:pPr>
    </w:p>
    <w:p>
      <w:pPr>
        <w:ind w:firstLine="413" w:firstLineChars="196"/>
        <w:jc w:val="left"/>
        <w:rPr>
          <w:rFonts w:hint="eastAsia" w:eastAsiaTheme="minorEastAsia"/>
          <w:b/>
          <w:color w:val="FF0000"/>
          <w:lang w:val="en-US" w:eastAsia="zh-CN"/>
        </w:rPr>
      </w:pPr>
      <w:r>
        <w:rPr>
          <w:rFonts w:hint="eastAsia"/>
          <w:b/>
          <w:color w:val="FF0000"/>
          <w:lang w:val="en-US" w:eastAsia="zh-CN"/>
        </w:rPr>
        <w:t>【点评】</w:t>
      </w:r>
    </w:p>
    <w:p>
      <w:pPr>
        <w:ind w:firstLine="420"/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1.双线合一，主旨鲜明。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小作者运用了两条线索，一条是时间线索，确保了记叙文的六个要素，彰显了文体特征，另一条是心理变化的线索，写心灵由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紧绷着—放松—尘埃落定的全过程。两条线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索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明暗交错，相映成趣，从亲情的交流中，折射出“</w:t>
      </w:r>
      <w:r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放假是心灵的放松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”这一主题。</w:t>
      </w:r>
    </w:p>
    <w:p>
      <w:pPr>
        <w:ind w:firstLine="420"/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2.不落窠臼，催人向上。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文章摆脱了同类作文一味诉说，一味倾听，亲情间竭尽所能地奉献，不求回报地寄予的窠臼，以温暖清新的语言风格，给人一种积极乐观，催人向上的力量，与那些悲观丧气，怨天尤人的文章有天壤之别。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 xml:space="preserve">              </w:t>
      </w:r>
    </w:p>
    <w:p>
      <w:pPr>
        <w:ind w:firstLine="411" w:firstLineChars="196"/>
        <w:jc w:val="left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</w:t>
      </w:r>
      <w:r>
        <w:rPr>
          <w:rFonts w:hint="eastAsia"/>
          <w:b/>
          <w:color w:val="FF0000"/>
          <w:lang w:val="en-US" w:eastAsia="zh-CN"/>
        </w:rPr>
        <w:t>【点评】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both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</w:p>
    <w:p>
      <w:pPr>
        <w:numPr>
          <w:ilvl w:val="0"/>
          <w:numId w:val="1"/>
        </w:numPr>
        <w:ind w:firstLine="420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超凡脱俗，不同凡响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。本文紧扣材料，以采访的形式，赞美了节日里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志愿者牺牲与亲人团聚的时间，默默无闻地工作，带给游客的却是</w:t>
      </w:r>
      <w:r>
        <w:rPr>
          <w:rFonts w:hint="eastAsia" w:ascii="楷体" w:hAnsi="楷体" w:eastAsia="楷体" w:cs="楷体"/>
          <w:b w:val="0"/>
          <w:bCs/>
          <w:color w:val="auto"/>
          <w:kern w:val="0"/>
          <w:sz w:val="21"/>
          <w:szCs w:val="21"/>
          <w:lang w:val="en-US" w:eastAsia="zh-CN"/>
        </w:rPr>
        <w:t>身体的歇息，心灵的放松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，其立意超凡脱俗，不同凡响。 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　　2.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形散神聚，主题鲜明</w:t>
      </w: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。作者以地点的转换为线索，把目光对准弱势群体和城市管理者忽视的角落，比如残疾人，草丛、边角，通过对自愿者言语行动，声音笑貌的描写，从侧面彰显了一个文明城市真正的光彩。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>放 假</w:t>
      </w:r>
    </w:p>
    <w:p>
      <w:pPr>
        <w:ind w:firstLine="42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             遵义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考生</w:t>
      </w:r>
    </w:p>
    <w:p>
      <w:pP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 xml:space="preserve">    “放假，不仅是身体的歇息，放假还是</w:t>
      </w:r>
      <w:bookmarkStart w:id="1" w:name="OLE_LINK1"/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心灵的放松</w:t>
      </w:r>
      <w:bookmarkEnd w:id="1"/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”这句话你信吗？</w:t>
      </w:r>
    </w:p>
    <w:p>
      <w:pPr>
        <w:rPr>
          <w:rFonts w:hint="eastAsia" w:ascii="楷体" w:hAnsi="楷体" w:eastAsia="楷体" w:cs="楷体"/>
          <w:b w:val="0"/>
          <w:bCs/>
          <w:color w:val="C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 xml:space="preserve">    中国式放假，和节日密切相关。放假，就是节日，节日就会放假。</w:t>
      </w:r>
    </w:p>
    <w:p>
      <w:pP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 xml:space="preserve">    在我经历的假日中，除了春节，可以得到父母长辈们的压岁钱，得到他们的祝福、鼓励；表兄表妹可以在一起玩耍，聊天。如今还可以抢“红包”，这些大概算是心灵的放松吧。</w:t>
      </w:r>
    </w:p>
    <w:p>
      <w:pPr>
        <w:ind w:firstLine="42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其余那么多节假日，我可找不出哪个节假日可以让身体歇息，让心灵放松的。</w:t>
      </w:r>
    </w:p>
    <w:p>
      <w:pPr>
        <w:ind w:firstLine="42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比如，端午节，还没有放假，家里就电话催促，等着我回去插秧呢。三天劳动下来，疲惫不堪，上课都会打瞌睡。再说国庆节，还没放假，家里就电话催促，等着我回去收割呢。三天劳动下来，疲惫不堪，上课都会打瞌睡。</w:t>
      </w:r>
    </w:p>
    <w:p>
      <w:pPr>
        <w:ind w:firstLine="420"/>
        <w:rPr>
          <w:rFonts w:hint="eastAsia" w:ascii="宋体" w:hAnsi="宋体" w:eastAsia="宋体" w:cs="宋体"/>
          <w:b w:val="0"/>
          <w:bCs/>
          <w:color w:val="C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也许你会说，我家的情况特殊。请问，城市到乡村，有多少农民工不是奔波忙活在这些假日里。他们的身体歇息了吗？他们的心灵放松了吗？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难怪有人说“谈节色变”。</w:t>
      </w:r>
    </w:p>
    <w:p>
      <w:pPr>
        <w:ind w:firstLine="42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去年中秋节，我们一家去赤水旅游，那简直是车满为患。我们的车子开到景点。只见满山遍野停放着小车。已经没有停车位了，我们只好把车开出景点几公里的地方停下，走路回到景点。爷爷是残疾人，好在我们带来轮椅，轮换着把爷爷推到景点。只看了一处，爷爷就要求回家了。爷爷累了，我们也累了。</w:t>
      </w:r>
    </w:p>
    <w:p>
      <w:pPr>
        <w:ind w:firstLine="42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当然，我说这些，只是以前的看法和想法。</w:t>
      </w:r>
    </w:p>
    <w:p>
      <w:pPr>
        <w:ind w:firstLine="42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随着社会的发展，生活的提高，这些情况都会得到改变。希望“放假，不仅是身体的歇息，放假还是心灵的放松”成为现实。</w:t>
      </w:r>
    </w:p>
    <w:p>
      <w:pPr>
        <w:ind w:firstLine="420"/>
        <w:rPr>
          <w:rFonts w:hint="eastAsia" w:ascii="楷体" w:hAnsi="楷体" w:eastAsia="楷体" w:cs="楷体"/>
          <w:b w:val="0"/>
          <w:bCs/>
          <w:color w:val="C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最近，我们利用放假时间，陪爷爷游览过本地的美丽乡村，千年古镇、湿地公园。爷爷很开心。他感慨万千，说家乡的传统文化，自然风光，才是我们的休闲娱乐之地，心灵栖息之地……</w:t>
      </w:r>
    </w:p>
    <w:p>
      <w:pPr>
        <w:ind w:firstLine="420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  <w:t>爷爷的感慨中，不正包含着“放假，不仅是身体的歇息，放假还是心灵的放松”这个意思吗？</w:t>
      </w:r>
    </w:p>
    <w:p>
      <w:pPr>
        <w:ind w:firstLine="413" w:firstLineChars="196"/>
        <w:jc w:val="left"/>
        <w:rPr>
          <w:rFonts w:hint="eastAsia"/>
          <w:b/>
          <w:color w:val="FF0000"/>
          <w:lang w:val="en-US" w:eastAsia="zh-CN"/>
        </w:rPr>
      </w:pPr>
    </w:p>
    <w:p>
      <w:pPr>
        <w:ind w:firstLine="413" w:firstLineChars="196"/>
        <w:jc w:val="left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/>
          <w:b/>
          <w:color w:val="FF0000"/>
          <w:lang w:val="en-US" w:eastAsia="zh-CN"/>
        </w:rPr>
        <w:t>【点评】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eastAsia" w:ascii="楷体" w:hAnsi="楷体" w:eastAsia="楷体" w:cs="楷体"/>
          <w:b/>
          <w:bCs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1.先抑后扬，内容丰富。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作者先提出材料中放假的</w:t>
      </w:r>
      <w:r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疑问，接着引出他各种节日的不同感受，表示对放假能“歇息、放松”的质疑，随后笔锋逆转，发出家乡的传统文化、自然风光才是“我们的休闲娱乐之地，心灵栖息之地”的感慨，与全文主旨异曲同工。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2.步步设疑，构筑全篇。</w:t>
      </w:r>
      <w:r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作者用疑问句构筑全篇。开篇用设问句，激发读者的阅读兴趣，中间连续反问，加强了说语势，结尾用反诘句，答案不言而喻，从而，给读者留下了更多思维的空间。结构严谨，首尾圆合，其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哲思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严谨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可圈可点，别具一格。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</w:pPr>
    </w:p>
    <w:p>
      <w:pPr>
        <w:ind w:firstLine="420"/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420"/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420"/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联系方式：</w:t>
      </w:r>
    </w:p>
    <w:p>
      <w:pPr>
        <w:adjustRightInd w:val="0"/>
        <w:snapToGrid w:val="0"/>
        <w:spacing w:line="240" w:lineRule="auto"/>
        <w:ind w:firstLine="66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 话：18984269220          邮编：563000</w:t>
      </w:r>
    </w:p>
    <w:p>
      <w:pPr>
        <w:adjustRightInd w:val="0"/>
        <w:snapToGrid w:val="0"/>
        <w:spacing w:line="240" w:lineRule="auto"/>
        <w:ind w:firstLine="66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地 址: 贵州省遵义市海尔大道二号小区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(剑江路115号)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牡丹苑1栋4单元1楼1号</w:t>
      </w:r>
    </w:p>
    <w:p>
      <w:p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信 箱：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"mailto:gyzyc0678@163.com"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Style w:val="7"/>
          <w:rFonts w:hint="eastAsia" w:ascii="宋体" w:hAnsi="宋体" w:eastAsia="宋体" w:cs="宋体"/>
          <w:color w:val="auto"/>
          <w:sz w:val="21"/>
          <w:szCs w:val="21"/>
          <w:u w:val="none"/>
        </w:rPr>
        <w:t>gyzyc0678@163.com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QQ:857630789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B1C01"/>
    <w:multiLevelType w:val="singleLevel"/>
    <w:tmpl w:val="595B1C01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E0177"/>
    <w:rsid w:val="6D535020"/>
    <w:rsid w:val="6FB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link w:val="6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Courier New" w:hAnsi="Courier New" w:eastAsiaTheme="minorEastAsia" w:cstheme="minorBidi"/>
      <w:szCs w:val="22"/>
    </w:rPr>
  </w:style>
  <w:style w:type="paragraph" w:customStyle="1" w:styleId="6">
    <w:name w:val="Char Char Char Char Char Char Char Char Char Char Char Char Char Char Char Char Char Char Char"/>
    <w:basedOn w:val="1"/>
    <w:link w:val="5"/>
    <w:qFormat/>
    <w:uiPriority w:val="0"/>
    <w:pPr>
      <w:widowControl/>
      <w:spacing w:line="300" w:lineRule="auto"/>
      <w:ind w:firstLine="200" w:firstLineChars="200"/>
    </w:pPr>
  </w:style>
  <w:style w:type="character" w:styleId="7">
    <w:name w:val="Hyperlink"/>
    <w:basedOn w:val="5"/>
    <w:uiPriority w:val="0"/>
    <w:rPr>
      <w:color w:val="0000FF"/>
      <w:u w:val="single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ANG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2018-04-22T09:10:00Z</dcterms:created>
  <dc:creator>贵州中学语文张宗明</dc:creator>
  <cp:lastModifiedBy>贵州中学语文张宗明</cp:lastModifiedBy>
  <dcterms:modified xsi:type="dcterms:W3CDTF">2018-04-22T09:12:31Z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