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C47" w:rsidRPr="00D55E0B" w:rsidRDefault="00E23C47" w:rsidP="00E23C47">
      <w:pPr>
        <w:spacing w:line="360" w:lineRule="auto"/>
        <w:ind w:firstLineChars="945" w:firstLine="31680"/>
        <w:rPr>
          <w:b/>
          <w:color w:val="FF0000"/>
          <w:sz w:val="32"/>
          <w:szCs w:val="32"/>
        </w:rPr>
      </w:pPr>
      <w:r w:rsidRPr="00D55E0B">
        <w:rPr>
          <w:rFonts w:hint="eastAsia"/>
          <w:b/>
          <w:color w:val="FF0000"/>
          <w:sz w:val="32"/>
          <w:szCs w:val="32"/>
        </w:rPr>
        <w:t>中国著名作家语录</w:t>
      </w:r>
      <w:r w:rsidRPr="00D55E0B">
        <w:rPr>
          <w:b/>
          <w:color w:val="FF0000"/>
          <w:sz w:val="32"/>
          <w:szCs w:val="32"/>
        </w:rPr>
        <w:t>100</w:t>
      </w:r>
      <w:r w:rsidRPr="00D55E0B">
        <w:rPr>
          <w:rFonts w:hint="eastAsia"/>
          <w:b/>
          <w:color w:val="FF0000"/>
          <w:sz w:val="32"/>
          <w:szCs w:val="32"/>
        </w:rPr>
        <w:t>句</w:t>
      </w:r>
    </w:p>
    <w:p w:rsidR="00E23C47" w:rsidRPr="00D55E0B" w:rsidRDefault="00E23C47" w:rsidP="00D55E0B">
      <w:pPr>
        <w:spacing w:line="360" w:lineRule="auto"/>
        <w:rPr>
          <w:b/>
          <w:color w:val="0000FF"/>
          <w:sz w:val="24"/>
          <w:szCs w:val="24"/>
        </w:rPr>
      </w:pPr>
      <w:r w:rsidRPr="00D55E0B">
        <w:rPr>
          <w:rFonts w:hint="eastAsia"/>
          <w:b/>
          <w:color w:val="0000FF"/>
          <w:sz w:val="24"/>
          <w:szCs w:val="24"/>
        </w:rPr>
        <w:t>鲁迅</w:t>
      </w:r>
    </w:p>
    <w:p w:rsidR="00E23C47" w:rsidRPr="00D55E0B" w:rsidRDefault="00E23C47" w:rsidP="00D55E0B">
      <w:pPr>
        <w:spacing w:line="360" w:lineRule="auto"/>
        <w:rPr>
          <w:color w:val="0000FF"/>
          <w:sz w:val="24"/>
          <w:szCs w:val="24"/>
        </w:rPr>
      </w:pPr>
      <w:r w:rsidRPr="00D55E0B">
        <w:rPr>
          <w:rFonts w:hint="eastAsia"/>
          <w:color w:val="0000FF"/>
          <w:sz w:val="24"/>
          <w:szCs w:val="24"/>
        </w:rPr>
        <w:t>鲁迅，中国现代伟大的无产阶级文学家、思想家和革命家。鲁迅的作品主要以小说、杂文为主，代表作有：小说集《呐喊》《彷徨》《故事新编》等</w:t>
      </w:r>
      <w:r w:rsidRPr="00D55E0B">
        <w:rPr>
          <w:color w:val="0000FF"/>
          <w:sz w:val="24"/>
          <w:szCs w:val="24"/>
        </w:rPr>
        <w:t xml:space="preserve"> </w:t>
      </w:r>
      <w:r w:rsidRPr="00D55E0B">
        <w:rPr>
          <w:rFonts w:hint="eastAsia"/>
          <w:color w:val="0000FF"/>
          <w:sz w:val="24"/>
          <w:szCs w:val="24"/>
        </w:rPr>
        <w:t>；散文集《朝花夕拾》；散文诗集《野草》等。他的作品有数十篇被选入中、小学语文课本，并有多部小说被先后改编成电影。其作品对于五四运动以后的中国文学产生了深刻的影响。</w:t>
      </w:r>
      <w:r w:rsidRPr="00D55E0B">
        <w:rPr>
          <w:color w:val="0000FF"/>
          <w:sz w:val="24"/>
          <w:szCs w:val="24"/>
        </w:rPr>
        <w:t xml:space="preserve"> </w:t>
      </w:r>
      <w:r w:rsidRPr="00D55E0B">
        <w:rPr>
          <w:rFonts w:hint="eastAsia"/>
          <w:color w:val="0000FF"/>
          <w:sz w:val="24"/>
          <w:szCs w:val="24"/>
        </w:rPr>
        <w:t>鲁迅以笔代戈，奋笔疾书，战斗一生，被誉为“民族魂”。</w:t>
      </w:r>
      <w:r w:rsidRPr="00D55E0B">
        <w:rPr>
          <w:color w:val="0000FF"/>
          <w:sz w:val="24"/>
          <w:szCs w:val="24"/>
        </w:rPr>
        <w:t xml:space="preserve"> </w:t>
      </w:r>
      <w:r w:rsidRPr="00D55E0B">
        <w:rPr>
          <w:rFonts w:hint="eastAsia"/>
          <w:color w:val="0000FF"/>
          <w:sz w:val="24"/>
          <w:szCs w:val="24"/>
        </w:rPr>
        <w:t>“横眉冷对千夫指，俯首甘为孺子牛”是鲁迅一生的写照。</w:t>
      </w:r>
    </w:p>
    <w:p w:rsidR="00E23C47" w:rsidRPr="00D14D6E" w:rsidRDefault="00E23C47" w:rsidP="00D55E0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</w:t>
      </w:r>
      <w:r w:rsidRPr="00D14D6E">
        <w:rPr>
          <w:sz w:val="24"/>
          <w:szCs w:val="24"/>
        </w:rPr>
        <w:t xml:space="preserve">. </w:t>
      </w:r>
      <w:r w:rsidRPr="00D14D6E">
        <w:rPr>
          <w:rFonts w:hint="eastAsia"/>
          <w:sz w:val="24"/>
          <w:szCs w:val="24"/>
        </w:rPr>
        <w:t>惟沉默是最高的轻蔑。</w:t>
      </w:r>
    </w:p>
    <w:p w:rsidR="00E23C47" w:rsidRPr="00D14D6E" w:rsidRDefault="00E23C47" w:rsidP="00D55E0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</w:t>
      </w:r>
      <w:r w:rsidRPr="00D14D6E">
        <w:rPr>
          <w:sz w:val="24"/>
          <w:szCs w:val="24"/>
        </w:rPr>
        <w:t xml:space="preserve">. </w:t>
      </w:r>
      <w:r w:rsidRPr="00D14D6E">
        <w:rPr>
          <w:rFonts w:hint="eastAsia"/>
          <w:sz w:val="24"/>
          <w:szCs w:val="24"/>
        </w:rPr>
        <w:t>勇者愤怒，抽刃向更强者；怯者愤怒，却抽刃向更弱者。</w:t>
      </w:r>
    </w:p>
    <w:p w:rsidR="00E23C47" w:rsidRPr="00D14D6E" w:rsidRDefault="00E23C47" w:rsidP="00D55E0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</w:t>
      </w:r>
      <w:r w:rsidRPr="00D14D6E">
        <w:rPr>
          <w:sz w:val="24"/>
          <w:szCs w:val="24"/>
        </w:rPr>
        <w:t xml:space="preserve">. </w:t>
      </w:r>
      <w:r w:rsidRPr="00D14D6E">
        <w:rPr>
          <w:rFonts w:hint="eastAsia"/>
          <w:sz w:val="24"/>
          <w:szCs w:val="24"/>
        </w:rPr>
        <w:t>当我沉默的时候，我觉得很充实，当我开口说话，就感到了空虚。</w:t>
      </w:r>
    </w:p>
    <w:p w:rsidR="00E23C47" w:rsidRPr="00D14D6E" w:rsidRDefault="00E23C47" w:rsidP="00D55E0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4</w:t>
      </w:r>
      <w:r w:rsidRPr="00D14D6E">
        <w:rPr>
          <w:sz w:val="24"/>
          <w:szCs w:val="24"/>
        </w:rPr>
        <w:t xml:space="preserve">. </w:t>
      </w:r>
      <w:r w:rsidRPr="00D14D6E">
        <w:rPr>
          <w:rFonts w:hint="eastAsia"/>
          <w:sz w:val="24"/>
          <w:szCs w:val="24"/>
        </w:rPr>
        <w:t>悲剧将人生的有价值的东西毁灭给人看，喜剧将那无价值的撕破给人看。</w:t>
      </w:r>
    </w:p>
    <w:p w:rsidR="00E23C47" w:rsidRDefault="00E23C47" w:rsidP="00D55E0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5</w:t>
      </w:r>
      <w:r w:rsidRPr="00D14D6E">
        <w:rPr>
          <w:sz w:val="24"/>
          <w:szCs w:val="24"/>
        </w:rPr>
        <w:t xml:space="preserve">. </w:t>
      </w:r>
      <w:r w:rsidRPr="00D14D6E">
        <w:rPr>
          <w:rFonts w:hint="eastAsia"/>
          <w:sz w:val="24"/>
          <w:szCs w:val="24"/>
        </w:rPr>
        <w:t>我之所谓生存，并不是苟活，所谓温饱，不是奢侈，所谓发展，也不是放纵。</w:t>
      </w:r>
    </w:p>
    <w:p w:rsidR="00E23C47" w:rsidRPr="00D55E0B" w:rsidRDefault="00E23C47" w:rsidP="00D14D6E">
      <w:pPr>
        <w:spacing w:line="360" w:lineRule="auto"/>
        <w:rPr>
          <w:sz w:val="24"/>
          <w:szCs w:val="24"/>
        </w:rPr>
      </w:pP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</w:p>
    <w:p w:rsidR="00E23C47" w:rsidRPr="00D55E0B" w:rsidRDefault="00E23C47" w:rsidP="00D14D6E">
      <w:pPr>
        <w:spacing w:line="360" w:lineRule="auto"/>
        <w:rPr>
          <w:b/>
          <w:color w:val="0000FF"/>
          <w:sz w:val="24"/>
          <w:szCs w:val="24"/>
        </w:rPr>
      </w:pPr>
      <w:r w:rsidRPr="00D55E0B">
        <w:rPr>
          <w:rFonts w:hint="eastAsia"/>
          <w:b/>
          <w:color w:val="0000FF"/>
          <w:sz w:val="24"/>
          <w:szCs w:val="24"/>
        </w:rPr>
        <w:t>贾平凹</w:t>
      </w:r>
    </w:p>
    <w:p w:rsidR="00E23C47" w:rsidRPr="00D55E0B" w:rsidRDefault="00E23C47" w:rsidP="00D14D6E">
      <w:pPr>
        <w:spacing w:line="360" w:lineRule="auto"/>
        <w:rPr>
          <w:color w:val="0000FF"/>
          <w:sz w:val="24"/>
          <w:szCs w:val="24"/>
        </w:rPr>
      </w:pPr>
      <w:r w:rsidRPr="00D55E0B">
        <w:rPr>
          <w:rFonts w:hint="eastAsia"/>
          <w:color w:val="0000FF"/>
          <w:sz w:val="24"/>
          <w:szCs w:val="24"/>
        </w:rPr>
        <w:t>贾平凹，当代作家。</w:t>
      </w:r>
      <w:r w:rsidRPr="00D55E0B">
        <w:rPr>
          <w:color w:val="0000FF"/>
          <w:sz w:val="24"/>
          <w:szCs w:val="24"/>
        </w:rPr>
        <w:t>1997</w:t>
      </w:r>
      <w:r w:rsidRPr="00D55E0B">
        <w:rPr>
          <w:rFonts w:hint="eastAsia"/>
          <w:color w:val="0000FF"/>
          <w:sz w:val="24"/>
          <w:szCs w:val="24"/>
        </w:rPr>
        <w:t>年凭借《满月儿》，获得首届全国优秀短篇小说奖。</w:t>
      </w:r>
      <w:r w:rsidRPr="00D55E0B">
        <w:rPr>
          <w:color w:val="0000FF"/>
          <w:sz w:val="24"/>
          <w:szCs w:val="24"/>
        </w:rPr>
        <w:t xml:space="preserve"> 2008</w:t>
      </w:r>
      <w:r w:rsidRPr="00D55E0B">
        <w:rPr>
          <w:rFonts w:hint="eastAsia"/>
          <w:color w:val="0000FF"/>
          <w:sz w:val="24"/>
          <w:szCs w:val="24"/>
        </w:rPr>
        <w:t>年凭借《秦腔》，获得第七届茅盾文学奖。</w:t>
      </w:r>
      <w:r w:rsidRPr="00D55E0B">
        <w:rPr>
          <w:color w:val="0000FF"/>
          <w:sz w:val="24"/>
          <w:szCs w:val="24"/>
        </w:rPr>
        <w:t xml:space="preserve"> 2011</w:t>
      </w:r>
      <w:r w:rsidRPr="00D55E0B">
        <w:rPr>
          <w:rFonts w:hint="eastAsia"/>
          <w:color w:val="0000FF"/>
          <w:sz w:val="24"/>
          <w:szCs w:val="24"/>
        </w:rPr>
        <w:t>年凭借《古炉》</w:t>
      </w:r>
      <w:r w:rsidRPr="00D55E0B">
        <w:rPr>
          <w:color w:val="0000FF"/>
          <w:sz w:val="24"/>
          <w:szCs w:val="24"/>
        </w:rPr>
        <w:t xml:space="preserve"> </w:t>
      </w:r>
      <w:r w:rsidRPr="00D55E0B">
        <w:rPr>
          <w:rFonts w:hint="eastAsia"/>
          <w:color w:val="0000FF"/>
          <w:sz w:val="24"/>
          <w:szCs w:val="24"/>
        </w:rPr>
        <w:t>，获得施耐庵文学奖</w:t>
      </w:r>
      <w:r w:rsidRPr="00D55E0B">
        <w:rPr>
          <w:color w:val="0000FF"/>
          <w:sz w:val="24"/>
          <w:szCs w:val="24"/>
        </w:rPr>
        <w:t xml:space="preserve"> </w:t>
      </w:r>
      <w:r w:rsidRPr="00D55E0B">
        <w:rPr>
          <w:rFonts w:hint="eastAsia"/>
          <w:color w:val="0000FF"/>
          <w:sz w:val="24"/>
          <w:szCs w:val="24"/>
        </w:rPr>
        <w:t>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6. </w:t>
      </w:r>
      <w:r w:rsidRPr="00D14D6E">
        <w:rPr>
          <w:rFonts w:hint="eastAsia"/>
          <w:sz w:val="24"/>
          <w:szCs w:val="24"/>
        </w:rPr>
        <w:t>名场利场无非戏场，做得出泼天富贵；冷药热药总是妙药，医不尽遍地炎凉！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7. </w:t>
      </w:r>
      <w:r w:rsidRPr="00D14D6E">
        <w:rPr>
          <w:rFonts w:hint="eastAsia"/>
          <w:sz w:val="24"/>
          <w:szCs w:val="24"/>
        </w:rPr>
        <w:t>你若喜欢上一本书了，不妨多读：第一遍可囫囵吞枣读，这叫享受；第二遍就静心坐下来读，这叫吟味；第三遍便一句一句想着读，这叫深究。三遍读过，放上几天，再去读读，常又会有再新再悟的地方。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8. </w:t>
      </w:r>
      <w:r w:rsidRPr="00D14D6E">
        <w:rPr>
          <w:rFonts w:hint="eastAsia"/>
          <w:sz w:val="24"/>
          <w:szCs w:val="24"/>
        </w:rPr>
        <w:t>老话里讲：一等人忠臣孝子，两件事读书耕田。俗话讲人老了三个特征：怕死爱钱没瞌睡。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9. </w:t>
      </w:r>
      <w:r w:rsidRPr="00D14D6E">
        <w:rPr>
          <w:rFonts w:hint="eastAsia"/>
          <w:sz w:val="24"/>
          <w:szCs w:val="24"/>
        </w:rPr>
        <w:t>当五十岁的时候，不，在四十岁之后，你会明白人的一生其实干不了几样事情，而且所干的事情都是在寻找自己的位置。性格为生命密码排列了定数，所以性格的发展就是整个命运的轨迹。不晓得这一点，必然沦成弱者，弱者是使强用狠，是残忍的，同样也是徒劳的。我终于晓得了，我就是强者，强者是温柔的，于是我很幸福地过我的日子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>10.</w:t>
      </w:r>
      <w:r w:rsidRPr="00D14D6E">
        <w:rPr>
          <w:rFonts w:hint="eastAsia"/>
          <w:sz w:val="24"/>
          <w:szCs w:val="24"/>
        </w:rPr>
        <w:t>善或许得不到回报，但可以找到安慰。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</w:p>
    <w:p w:rsidR="00E23C47" w:rsidRPr="00D55E0B" w:rsidRDefault="00E23C47" w:rsidP="00D14D6E">
      <w:pPr>
        <w:spacing w:line="360" w:lineRule="auto"/>
        <w:rPr>
          <w:b/>
          <w:color w:val="0000FF"/>
          <w:sz w:val="24"/>
          <w:szCs w:val="24"/>
        </w:rPr>
      </w:pPr>
      <w:r w:rsidRPr="00D55E0B">
        <w:rPr>
          <w:rFonts w:hint="eastAsia"/>
          <w:b/>
          <w:color w:val="0000FF"/>
          <w:sz w:val="24"/>
          <w:szCs w:val="24"/>
        </w:rPr>
        <w:t>路遥</w:t>
      </w:r>
    </w:p>
    <w:p w:rsidR="00E23C47" w:rsidRPr="00D55E0B" w:rsidRDefault="00E23C47" w:rsidP="00D14D6E">
      <w:pPr>
        <w:spacing w:line="360" w:lineRule="auto"/>
        <w:rPr>
          <w:color w:val="0000FF"/>
          <w:sz w:val="24"/>
          <w:szCs w:val="24"/>
        </w:rPr>
      </w:pPr>
      <w:r w:rsidRPr="00D55E0B">
        <w:rPr>
          <w:rFonts w:hint="eastAsia"/>
          <w:color w:val="0000FF"/>
          <w:sz w:val="24"/>
          <w:szCs w:val="24"/>
        </w:rPr>
        <w:t>路遥，中国当代作家。路遥的小说多为农村题材，描写农村和城市之间发生的人和事。</w:t>
      </w:r>
      <w:r w:rsidRPr="00D55E0B">
        <w:rPr>
          <w:color w:val="0000FF"/>
          <w:sz w:val="24"/>
          <w:szCs w:val="24"/>
        </w:rPr>
        <w:t>1986</w:t>
      </w:r>
      <w:r w:rsidRPr="00D55E0B">
        <w:rPr>
          <w:rFonts w:hint="eastAsia"/>
          <w:color w:val="0000FF"/>
          <w:sz w:val="24"/>
          <w:szCs w:val="24"/>
        </w:rPr>
        <w:t>年后，推出长篇小说《平凡的世界》第一、二部。</w:t>
      </w:r>
      <w:r w:rsidRPr="00D55E0B">
        <w:rPr>
          <w:color w:val="0000FF"/>
          <w:sz w:val="24"/>
          <w:szCs w:val="24"/>
        </w:rPr>
        <w:t>1992</w:t>
      </w:r>
      <w:r w:rsidRPr="00D55E0B">
        <w:rPr>
          <w:rFonts w:hint="eastAsia"/>
          <w:color w:val="0000FF"/>
          <w:sz w:val="24"/>
          <w:szCs w:val="24"/>
        </w:rPr>
        <w:t>年积劳成疾，在写完《平凡的世界》第三部后不久英年早逝。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11. </w:t>
      </w:r>
      <w:r w:rsidRPr="00D14D6E">
        <w:rPr>
          <w:rFonts w:hint="eastAsia"/>
          <w:sz w:val="24"/>
          <w:szCs w:val="24"/>
        </w:rPr>
        <w:t>生活不能等待别人来安排，要自己去争取和奋斗；而不论其结果是喜是悲，但可以慰藉的是，你总不枉在这世界上活了一场。有了这样的认识，你就会珍重生活，而不会玩世不恭；同时，也会给人自身注入一种强大的内在力量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12. </w:t>
      </w:r>
      <w:r w:rsidRPr="00D14D6E">
        <w:rPr>
          <w:rFonts w:hint="eastAsia"/>
          <w:sz w:val="24"/>
          <w:szCs w:val="24"/>
        </w:rPr>
        <w:t>钱当然很重要，这我不是不知道；我一天何尝不为钱而受熬苦！可是，我又觉得，人活这一辈子，还应该有些另外的什么才对……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13. </w:t>
      </w:r>
      <w:r w:rsidRPr="00D14D6E">
        <w:rPr>
          <w:rFonts w:hint="eastAsia"/>
          <w:sz w:val="24"/>
          <w:szCs w:val="24"/>
        </w:rPr>
        <w:t>其实我们每个人的生活都是一个世界，即使最平凡的人也要为他生活的那个世界而奋斗。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14. </w:t>
      </w:r>
      <w:r w:rsidRPr="00D14D6E">
        <w:rPr>
          <w:rFonts w:hint="eastAsia"/>
          <w:sz w:val="24"/>
          <w:szCs w:val="24"/>
        </w:rPr>
        <w:t>人之所以痛苦，在于追求错误的东西。如果你不给自己烦恼，别人也永远不可能给你烦恼。因为你自己的内心，你放不下。</w:t>
      </w:r>
      <w:r w:rsidRPr="00D14D6E">
        <w:rPr>
          <w:sz w:val="24"/>
          <w:szCs w:val="24"/>
        </w:rPr>
        <w:t xml:space="preserve"> </w:t>
      </w:r>
      <w:r w:rsidRPr="00D14D6E">
        <w:rPr>
          <w:rFonts w:hint="eastAsia"/>
          <w:sz w:val="24"/>
          <w:szCs w:val="24"/>
        </w:rPr>
        <w:t>好好的管教你自己，不要管别人。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15. </w:t>
      </w:r>
      <w:r w:rsidRPr="00D14D6E">
        <w:rPr>
          <w:rFonts w:hint="eastAsia"/>
          <w:sz w:val="24"/>
          <w:szCs w:val="24"/>
        </w:rPr>
        <w:t>你能痛苦，就说明你对生活还抱有希望！</w:t>
      </w:r>
    </w:p>
    <w:p w:rsidR="00E23C47" w:rsidRPr="00C655E1" w:rsidRDefault="00E23C47" w:rsidP="006128C5">
      <w:pPr>
        <w:spacing w:line="360" w:lineRule="auto"/>
        <w:ind w:firstLineChars="294" w:firstLine="31680"/>
        <w:rPr>
          <w:rFonts w:ascii="宋体"/>
          <w:b/>
          <w:color w:val="0000FF"/>
          <w:w w:val="98"/>
          <w:sz w:val="28"/>
          <w:szCs w:val="28"/>
        </w:rPr>
      </w:pPr>
      <w:r w:rsidRPr="00C655E1">
        <w:rPr>
          <w:rFonts w:ascii="宋体" w:hAnsi="宋体" w:hint="eastAsia"/>
          <w:b/>
          <w:color w:val="0000FF"/>
          <w:w w:val="98"/>
          <w:sz w:val="28"/>
          <w:szCs w:val="28"/>
        </w:rPr>
        <w:t>全国卷资源共享</w:t>
      </w:r>
      <w:r w:rsidRPr="00C655E1">
        <w:rPr>
          <w:rFonts w:ascii="宋体" w:hAnsi="宋体"/>
          <w:b/>
          <w:color w:val="0000FF"/>
          <w:w w:val="98"/>
          <w:sz w:val="28"/>
          <w:szCs w:val="28"/>
        </w:rPr>
        <w:t>3</w:t>
      </w:r>
      <w:r w:rsidRPr="00C655E1">
        <w:rPr>
          <w:rFonts w:ascii="宋体" w:hAnsi="宋体" w:hint="eastAsia"/>
          <w:b/>
          <w:color w:val="0000FF"/>
          <w:w w:val="98"/>
          <w:sz w:val="28"/>
          <w:szCs w:val="28"/>
        </w:rPr>
        <w:t>群</w:t>
      </w:r>
      <w:r w:rsidRPr="00C655E1">
        <w:rPr>
          <w:rFonts w:ascii="宋体" w:hAnsi="宋体"/>
          <w:b/>
          <w:color w:val="0000FF"/>
          <w:w w:val="98"/>
          <w:sz w:val="28"/>
          <w:szCs w:val="28"/>
        </w:rPr>
        <w:t>QQ</w:t>
      </w:r>
      <w:r w:rsidRPr="00C655E1">
        <w:rPr>
          <w:rFonts w:ascii="宋体" w:hAnsi="宋体" w:hint="eastAsia"/>
          <w:b/>
          <w:color w:val="0000FF"/>
          <w:w w:val="98"/>
          <w:sz w:val="28"/>
          <w:szCs w:val="28"/>
        </w:rPr>
        <w:t>号</w:t>
      </w:r>
      <w:r w:rsidRPr="00C655E1">
        <w:rPr>
          <w:rFonts w:ascii="宋体" w:hAnsi="宋体"/>
          <w:b/>
          <w:color w:val="0000FF"/>
          <w:w w:val="98"/>
          <w:sz w:val="28"/>
          <w:szCs w:val="28"/>
        </w:rPr>
        <w:t xml:space="preserve">580286994   </w:t>
      </w:r>
      <w:r>
        <w:rPr>
          <w:rFonts w:ascii="宋体" w:hAnsi="宋体"/>
          <w:b/>
          <w:color w:val="0000FF"/>
          <w:w w:val="98"/>
          <w:sz w:val="28"/>
          <w:szCs w:val="28"/>
        </w:rPr>
        <w:t xml:space="preserve"> </w:t>
      </w:r>
      <w:r w:rsidRPr="00C655E1">
        <w:rPr>
          <w:rFonts w:ascii="宋体" w:hAnsi="宋体" w:hint="eastAsia"/>
          <w:b/>
          <w:color w:val="0000FF"/>
          <w:w w:val="98"/>
          <w:sz w:val="28"/>
          <w:szCs w:val="28"/>
        </w:rPr>
        <w:t>分享更丰富的教学资源</w:t>
      </w:r>
    </w:p>
    <w:p w:rsidR="00E23C47" w:rsidRPr="00D55E0B" w:rsidRDefault="00E23C47" w:rsidP="00D14D6E">
      <w:pPr>
        <w:spacing w:line="360" w:lineRule="auto"/>
        <w:rPr>
          <w:sz w:val="24"/>
          <w:szCs w:val="24"/>
        </w:rPr>
      </w:pP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</w:p>
    <w:p w:rsidR="00E23C47" w:rsidRPr="00D55E0B" w:rsidRDefault="00E23C47" w:rsidP="00D14D6E">
      <w:pPr>
        <w:spacing w:line="360" w:lineRule="auto"/>
        <w:rPr>
          <w:b/>
          <w:color w:val="0000FF"/>
          <w:sz w:val="24"/>
          <w:szCs w:val="24"/>
        </w:rPr>
      </w:pPr>
      <w:r w:rsidRPr="00D55E0B">
        <w:rPr>
          <w:rFonts w:hint="eastAsia"/>
          <w:b/>
          <w:color w:val="0000FF"/>
          <w:sz w:val="24"/>
          <w:szCs w:val="24"/>
        </w:rPr>
        <w:t>钱钟书</w:t>
      </w:r>
    </w:p>
    <w:p w:rsidR="00E23C47" w:rsidRPr="00D55E0B" w:rsidRDefault="00E23C47" w:rsidP="00D14D6E">
      <w:pPr>
        <w:spacing w:line="360" w:lineRule="auto"/>
        <w:rPr>
          <w:color w:val="0000FF"/>
          <w:sz w:val="24"/>
          <w:szCs w:val="24"/>
        </w:rPr>
      </w:pPr>
      <w:r w:rsidRPr="00D55E0B">
        <w:rPr>
          <w:rFonts w:hint="eastAsia"/>
          <w:color w:val="0000FF"/>
          <w:sz w:val="24"/>
          <w:szCs w:val="24"/>
        </w:rPr>
        <w:t>钱钟书，中国现代作家、文学研究家。</w:t>
      </w:r>
      <w:r w:rsidRPr="00D55E0B">
        <w:rPr>
          <w:color w:val="0000FF"/>
          <w:sz w:val="24"/>
          <w:szCs w:val="24"/>
        </w:rPr>
        <w:t>1947</w:t>
      </w:r>
      <w:r w:rsidRPr="00D55E0B">
        <w:rPr>
          <w:rFonts w:hint="eastAsia"/>
          <w:color w:val="0000FF"/>
          <w:sz w:val="24"/>
          <w:szCs w:val="24"/>
        </w:rPr>
        <w:t>年，出版长篇小说《围城》。钱钟书以一种文化批判精神观照中国与世界。在精熟中国文化和通览世界文化的基础上，钱先生在观察中西文化事物时，总是表现出一种清醒的头脑和一种深刻的洞察力。他不拒绝任何一种理论学说，也不盲从任何一个权威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16. </w:t>
      </w:r>
      <w:r w:rsidRPr="00D14D6E">
        <w:rPr>
          <w:rFonts w:hint="eastAsia"/>
          <w:sz w:val="24"/>
          <w:szCs w:val="24"/>
        </w:rPr>
        <w:t>不管你跟谁结婚，结婚以后，你总发现你娶的不是原来的人，换了另外一个。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17. </w:t>
      </w:r>
      <w:r w:rsidRPr="00D14D6E">
        <w:rPr>
          <w:rFonts w:hint="eastAsia"/>
          <w:sz w:val="24"/>
          <w:szCs w:val="24"/>
        </w:rPr>
        <w:t>婚姻是一座围城，城外的人想进去，城里的人想出来。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18. </w:t>
      </w:r>
      <w:r w:rsidRPr="00D14D6E">
        <w:rPr>
          <w:rFonts w:hint="eastAsia"/>
          <w:sz w:val="24"/>
          <w:szCs w:val="24"/>
        </w:rPr>
        <w:t>爱情多半是不成功的，要么苦于终成眷属的厌倦，要么苦于未能终成眷属的悲哀。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19. </w:t>
      </w:r>
      <w:r w:rsidRPr="00D14D6E">
        <w:rPr>
          <w:rFonts w:hint="eastAsia"/>
          <w:sz w:val="24"/>
          <w:szCs w:val="24"/>
        </w:rPr>
        <w:t>好东西不用你去记，它自会留下很深的印象。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20. </w:t>
      </w:r>
      <w:r w:rsidRPr="00D14D6E">
        <w:rPr>
          <w:rFonts w:hint="eastAsia"/>
          <w:sz w:val="24"/>
          <w:szCs w:val="24"/>
        </w:rPr>
        <w:t>人生的刺，就在这里，留恋着不肯快走的，偏是你所不留恋的东西。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</w:p>
    <w:p w:rsidR="00E23C47" w:rsidRPr="00D55E0B" w:rsidRDefault="00E23C47" w:rsidP="00D14D6E">
      <w:pPr>
        <w:spacing w:line="360" w:lineRule="auto"/>
        <w:rPr>
          <w:b/>
          <w:color w:val="0000FF"/>
          <w:sz w:val="24"/>
          <w:szCs w:val="24"/>
        </w:rPr>
      </w:pPr>
      <w:r w:rsidRPr="00D55E0B">
        <w:rPr>
          <w:rFonts w:hint="eastAsia"/>
          <w:b/>
          <w:color w:val="0000FF"/>
          <w:sz w:val="24"/>
          <w:szCs w:val="24"/>
        </w:rPr>
        <w:t>王小波</w:t>
      </w:r>
    </w:p>
    <w:p w:rsidR="00E23C47" w:rsidRPr="00D55E0B" w:rsidRDefault="00E23C47" w:rsidP="00D14D6E">
      <w:pPr>
        <w:spacing w:line="360" w:lineRule="auto"/>
        <w:rPr>
          <w:color w:val="0000FF"/>
          <w:sz w:val="24"/>
          <w:szCs w:val="24"/>
        </w:rPr>
      </w:pPr>
      <w:r w:rsidRPr="00D55E0B">
        <w:rPr>
          <w:rFonts w:hint="eastAsia"/>
          <w:color w:val="0000FF"/>
          <w:sz w:val="24"/>
          <w:szCs w:val="24"/>
        </w:rPr>
        <w:t>王小波，当代著名学者、作家。他的代表作品有《黄金时代》、《白银时代》、《青铜时代》、《黑铁时代》等。被誉为中国的乔伊斯兼卡夫卡。他的唯一一部电影剧本《东宫西宫》获阿根廷国际电影节最佳编剧奖，并且入围</w:t>
      </w:r>
      <w:r w:rsidRPr="00D55E0B">
        <w:rPr>
          <w:color w:val="0000FF"/>
          <w:sz w:val="24"/>
          <w:szCs w:val="24"/>
        </w:rPr>
        <w:t>1997</w:t>
      </w:r>
      <w:r w:rsidRPr="00D55E0B">
        <w:rPr>
          <w:rFonts w:hint="eastAsia"/>
          <w:color w:val="0000FF"/>
          <w:sz w:val="24"/>
          <w:szCs w:val="24"/>
        </w:rPr>
        <w:t>年的戛纳国际电影节。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21. </w:t>
      </w:r>
      <w:r w:rsidRPr="00D14D6E">
        <w:rPr>
          <w:rFonts w:hint="eastAsia"/>
          <w:sz w:val="24"/>
          <w:szCs w:val="24"/>
        </w:rPr>
        <w:t>人的一切痛苦，本质上都是对自己的无能的愤怒。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22. </w:t>
      </w:r>
      <w:r w:rsidRPr="00D14D6E">
        <w:rPr>
          <w:rFonts w:hint="eastAsia"/>
          <w:sz w:val="24"/>
          <w:szCs w:val="24"/>
        </w:rPr>
        <w:t>我把我整个灵魂都给你，连同它的怪癖，耍小脾气，忽明忽暗，一千八百种坏毛病。它真讨厌，只有一点好，爱你。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23. </w:t>
      </w:r>
      <w:r w:rsidRPr="00D14D6E">
        <w:rPr>
          <w:rFonts w:hint="eastAsia"/>
          <w:sz w:val="24"/>
          <w:szCs w:val="24"/>
        </w:rPr>
        <w:t>那一天我二十一岁，在我一生的黄金时代，我有好多奢望。我想爱，想吃，还想在一瞬间变成天上半明半暗的云，后来我才知道，生活就是个缓慢受锤的过程，人一天天老下去，奢望也一天天消逝，最后变得像挨了锤的牛一样。可是我过二十一岁生日时没有预见到这一点。我觉得自己会永远生猛下去，什么也锤不了我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24. </w:t>
      </w:r>
      <w:r w:rsidRPr="00D14D6E">
        <w:rPr>
          <w:rFonts w:hint="eastAsia"/>
          <w:sz w:val="24"/>
          <w:szCs w:val="24"/>
        </w:rPr>
        <w:t>我选择沉默的主要原因之一：从话语中，你很少能学到人性，从沉默中却能。假如还想学得更多，那就要继续一声不吭</w:t>
      </w:r>
      <w:r w:rsidRPr="00D14D6E">
        <w:rPr>
          <w:sz w:val="24"/>
          <w:szCs w:val="24"/>
        </w:rPr>
        <w:t xml:space="preserve"> </w:t>
      </w:r>
      <w:r w:rsidRPr="00D14D6E">
        <w:rPr>
          <w:rFonts w:hint="eastAsia"/>
          <w:sz w:val="24"/>
          <w:szCs w:val="24"/>
        </w:rPr>
        <w:t>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25. </w:t>
      </w:r>
      <w:r w:rsidRPr="00D14D6E">
        <w:rPr>
          <w:rFonts w:hint="eastAsia"/>
          <w:sz w:val="24"/>
          <w:szCs w:val="24"/>
        </w:rPr>
        <w:t>不管我本人多么平庸，我总觉得对你的爱很美。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</w:p>
    <w:p w:rsidR="00E23C47" w:rsidRPr="00D55E0B" w:rsidRDefault="00E23C47" w:rsidP="00D14D6E">
      <w:pPr>
        <w:spacing w:line="360" w:lineRule="auto"/>
        <w:rPr>
          <w:b/>
          <w:color w:val="0000FF"/>
          <w:sz w:val="24"/>
          <w:szCs w:val="24"/>
        </w:rPr>
      </w:pPr>
      <w:r w:rsidRPr="00D55E0B">
        <w:rPr>
          <w:rFonts w:hint="eastAsia"/>
          <w:b/>
          <w:color w:val="0000FF"/>
          <w:sz w:val="24"/>
          <w:szCs w:val="24"/>
        </w:rPr>
        <w:t>沈从文</w:t>
      </w:r>
    </w:p>
    <w:p w:rsidR="00E23C47" w:rsidRPr="00D55E0B" w:rsidRDefault="00E23C47" w:rsidP="00D14D6E">
      <w:pPr>
        <w:spacing w:line="360" w:lineRule="auto"/>
        <w:rPr>
          <w:color w:val="0000FF"/>
          <w:sz w:val="24"/>
          <w:szCs w:val="24"/>
        </w:rPr>
      </w:pPr>
      <w:r w:rsidRPr="00D55E0B">
        <w:rPr>
          <w:rFonts w:hint="eastAsia"/>
          <w:color w:val="0000FF"/>
          <w:sz w:val="24"/>
          <w:szCs w:val="24"/>
        </w:rPr>
        <w:t>沈从文，中国著名作家，历史文物研究者。</w:t>
      </w:r>
      <w:r w:rsidRPr="00D55E0B">
        <w:rPr>
          <w:color w:val="0000FF"/>
          <w:sz w:val="24"/>
          <w:szCs w:val="24"/>
        </w:rPr>
        <w:t>1924</w:t>
      </w:r>
      <w:r w:rsidRPr="00D55E0B">
        <w:rPr>
          <w:rFonts w:hint="eastAsia"/>
          <w:color w:val="0000FF"/>
          <w:sz w:val="24"/>
          <w:szCs w:val="24"/>
        </w:rPr>
        <w:t>年开始进行文学创作，撰写出版了《长河》、《边城》等小说。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26. </w:t>
      </w:r>
      <w:r w:rsidRPr="00D14D6E">
        <w:rPr>
          <w:rFonts w:hint="eastAsia"/>
          <w:sz w:val="24"/>
          <w:szCs w:val="24"/>
        </w:rPr>
        <w:t>我行过许多地方的桥，看过许多次数的云，喝过许多种类的酒，却只爱过一个正当最好年龄的人。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27. </w:t>
      </w:r>
      <w:r w:rsidRPr="00D14D6E">
        <w:rPr>
          <w:rFonts w:hint="eastAsia"/>
          <w:sz w:val="24"/>
          <w:szCs w:val="24"/>
        </w:rPr>
        <w:t>在青山绿水之间，我想牵着你的手，走过这座桥，桥上是绿叶红花，桥下是流水人家，桥的那头是青丝，桥的这头是白发。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28. </w:t>
      </w:r>
      <w:r w:rsidRPr="00D14D6E">
        <w:rPr>
          <w:rFonts w:hint="eastAsia"/>
          <w:sz w:val="24"/>
          <w:szCs w:val="24"/>
        </w:rPr>
        <w:t>一个女子在诗人的诗中，永远不会老去，但诗人他自己却老去了。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29. </w:t>
      </w:r>
      <w:r w:rsidRPr="00D14D6E">
        <w:rPr>
          <w:rFonts w:hint="eastAsia"/>
          <w:sz w:val="24"/>
          <w:szCs w:val="24"/>
        </w:rPr>
        <w:t>如果我爱你是你的不幸，那么这不幸是同我生命一样长久的。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30. </w:t>
      </w:r>
      <w:r w:rsidRPr="00D14D6E">
        <w:rPr>
          <w:rFonts w:hint="eastAsia"/>
          <w:sz w:val="24"/>
          <w:szCs w:val="24"/>
        </w:rPr>
        <w:t>我原以为我是个受得了寂寞的人。现在方明白我们自从在一起后，我就变成一个不能同你离开的人了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</w:p>
    <w:p w:rsidR="00E23C47" w:rsidRPr="00D55E0B" w:rsidRDefault="00E23C47" w:rsidP="00D14D6E">
      <w:pPr>
        <w:spacing w:line="360" w:lineRule="auto"/>
        <w:rPr>
          <w:b/>
          <w:color w:val="0000FF"/>
          <w:sz w:val="24"/>
          <w:szCs w:val="24"/>
        </w:rPr>
      </w:pPr>
      <w:r w:rsidRPr="00D55E0B">
        <w:rPr>
          <w:rFonts w:hint="eastAsia"/>
          <w:b/>
          <w:color w:val="0000FF"/>
          <w:sz w:val="24"/>
          <w:szCs w:val="24"/>
        </w:rPr>
        <w:t>朱自清</w:t>
      </w:r>
    </w:p>
    <w:p w:rsidR="00E23C47" w:rsidRPr="00D55E0B" w:rsidRDefault="00E23C47" w:rsidP="00D14D6E">
      <w:pPr>
        <w:spacing w:line="360" w:lineRule="auto"/>
        <w:rPr>
          <w:color w:val="0000FF"/>
          <w:sz w:val="24"/>
          <w:szCs w:val="24"/>
        </w:rPr>
      </w:pPr>
      <w:r w:rsidRPr="00D55E0B">
        <w:rPr>
          <w:rFonts w:hint="eastAsia"/>
          <w:color w:val="0000FF"/>
          <w:sz w:val="24"/>
          <w:szCs w:val="24"/>
        </w:rPr>
        <w:t>朱朱自清，现代杰出的散文家、诗人、学者、民主战士。</w:t>
      </w:r>
      <w:r w:rsidRPr="00D55E0B">
        <w:rPr>
          <w:color w:val="0000FF"/>
          <w:sz w:val="24"/>
          <w:szCs w:val="24"/>
        </w:rPr>
        <w:t>1919</w:t>
      </w:r>
      <w:r w:rsidRPr="00D55E0B">
        <w:rPr>
          <w:rFonts w:hint="eastAsia"/>
          <w:color w:val="0000FF"/>
          <w:sz w:val="24"/>
          <w:szCs w:val="24"/>
        </w:rPr>
        <w:t>年开始发表诗歌。</w:t>
      </w:r>
      <w:r w:rsidRPr="00D55E0B">
        <w:rPr>
          <w:color w:val="0000FF"/>
          <w:sz w:val="24"/>
          <w:szCs w:val="24"/>
        </w:rPr>
        <w:t>1928</w:t>
      </w:r>
      <w:r w:rsidRPr="00D55E0B">
        <w:rPr>
          <w:rFonts w:hint="eastAsia"/>
          <w:color w:val="0000FF"/>
          <w:sz w:val="24"/>
          <w:szCs w:val="24"/>
        </w:rPr>
        <w:t>年第一本散文集《背影》出版。代表作：《背影》、《匆匆》、《荷塘月色》。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31. </w:t>
      </w:r>
      <w:r w:rsidRPr="00D14D6E">
        <w:rPr>
          <w:rFonts w:hint="eastAsia"/>
          <w:sz w:val="24"/>
          <w:szCs w:val="24"/>
        </w:rPr>
        <w:t>从此我不再仰脸看青天，不再低头看白水，只谨慎着我双双的脚步，我要一步一步踏在泥土上，打上深深的脚印！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32. </w:t>
      </w:r>
      <w:r w:rsidRPr="00D14D6E">
        <w:rPr>
          <w:rFonts w:hint="eastAsia"/>
          <w:sz w:val="24"/>
          <w:szCs w:val="24"/>
        </w:rPr>
        <w:t>沉默是一种处世哲学，用得好时，又是一种艺术。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33. </w:t>
      </w:r>
      <w:r w:rsidRPr="00D14D6E">
        <w:rPr>
          <w:rFonts w:hint="eastAsia"/>
          <w:sz w:val="24"/>
          <w:szCs w:val="24"/>
        </w:rPr>
        <w:t>洗手的时候，日子从水盆里过去；吃饭的时候，日子从饭碗里过去。我觉察他去的匆匆了，伸出手遮挽时，他又从遮挽着的手边过去；天黑时，我躺在床上，他便伶伶俐俐地从我身上跨过，从我的脚边飞去了。等我睁开眼和太阳再见，这算又溜走了一日。我掩面叹息。但是新来的日子的影子又开始在叹息里闪过了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34. </w:t>
      </w:r>
      <w:r w:rsidRPr="00D14D6E">
        <w:rPr>
          <w:rFonts w:hint="eastAsia"/>
          <w:sz w:val="24"/>
          <w:szCs w:val="24"/>
        </w:rPr>
        <w:t>踮着脚，伸着颈，只知道“等待”的人</w:t>
      </w:r>
      <w:r w:rsidRPr="00D14D6E">
        <w:rPr>
          <w:sz w:val="24"/>
          <w:szCs w:val="24"/>
        </w:rPr>
        <w:t>!</w:t>
      </w:r>
      <w:r w:rsidRPr="00D14D6E">
        <w:rPr>
          <w:rFonts w:hint="eastAsia"/>
          <w:sz w:val="24"/>
          <w:szCs w:val="24"/>
        </w:rPr>
        <w:t>他们事</w:t>
      </w:r>
      <w:r w:rsidRPr="00D14D6E">
        <w:rPr>
          <w:sz w:val="24"/>
          <w:szCs w:val="24"/>
        </w:rPr>
        <w:t xml:space="preserve"> </w:t>
      </w:r>
      <w:r w:rsidRPr="00D14D6E">
        <w:rPr>
          <w:rFonts w:hint="eastAsia"/>
          <w:sz w:val="24"/>
          <w:szCs w:val="24"/>
        </w:rPr>
        <w:t>事都等待“明天”去做，“今天”却专作为等待</w:t>
      </w:r>
      <w:r w:rsidRPr="00D14D6E">
        <w:rPr>
          <w:sz w:val="24"/>
          <w:szCs w:val="24"/>
        </w:rPr>
        <w:t xml:space="preserve"> </w:t>
      </w:r>
      <w:r w:rsidRPr="00D14D6E">
        <w:rPr>
          <w:rFonts w:hint="eastAsia"/>
          <w:sz w:val="24"/>
          <w:szCs w:val="24"/>
        </w:rPr>
        <w:t>之用；自然的，到了明天，又须等待明天的</w:t>
      </w:r>
      <w:r w:rsidRPr="00D14D6E">
        <w:rPr>
          <w:sz w:val="24"/>
          <w:szCs w:val="24"/>
        </w:rPr>
        <w:t xml:space="preserve"> </w:t>
      </w:r>
      <w:r w:rsidRPr="00D14D6E">
        <w:rPr>
          <w:rFonts w:hint="eastAsia"/>
          <w:sz w:val="24"/>
          <w:szCs w:val="24"/>
        </w:rPr>
        <w:t>明天了。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35. </w:t>
      </w:r>
      <w:r w:rsidRPr="00D14D6E">
        <w:rPr>
          <w:rFonts w:hint="eastAsia"/>
          <w:sz w:val="24"/>
          <w:szCs w:val="24"/>
        </w:rPr>
        <w:t>教育者须对于教育有信仰心，如宗教徒对于他的上帝一样……我斥责那班以教育为手段的人！我劝勉那班以教育为功利的人！我愿我们都努力，努力做到那以教育为信仰的人。</w:t>
      </w:r>
    </w:p>
    <w:p w:rsidR="00E23C47" w:rsidRPr="00C655E1" w:rsidRDefault="00E23C47" w:rsidP="00D55E0B">
      <w:pPr>
        <w:spacing w:line="360" w:lineRule="auto"/>
        <w:ind w:firstLineChars="147" w:firstLine="31680"/>
        <w:rPr>
          <w:rFonts w:ascii="宋体"/>
          <w:b/>
          <w:color w:val="0000FF"/>
          <w:w w:val="98"/>
          <w:sz w:val="28"/>
          <w:szCs w:val="28"/>
        </w:rPr>
      </w:pPr>
      <w:r w:rsidRPr="00C655E1">
        <w:rPr>
          <w:rFonts w:ascii="宋体" w:hAnsi="宋体" w:hint="eastAsia"/>
          <w:b/>
          <w:color w:val="0000FF"/>
          <w:w w:val="98"/>
          <w:sz w:val="28"/>
          <w:szCs w:val="28"/>
        </w:rPr>
        <w:t>全国卷资源共享</w:t>
      </w:r>
      <w:r w:rsidRPr="00C655E1">
        <w:rPr>
          <w:rFonts w:ascii="宋体" w:hAnsi="宋体"/>
          <w:b/>
          <w:color w:val="0000FF"/>
          <w:w w:val="98"/>
          <w:sz w:val="28"/>
          <w:szCs w:val="28"/>
        </w:rPr>
        <w:t>3</w:t>
      </w:r>
      <w:r w:rsidRPr="00C655E1">
        <w:rPr>
          <w:rFonts w:ascii="宋体" w:hAnsi="宋体" w:hint="eastAsia"/>
          <w:b/>
          <w:color w:val="0000FF"/>
          <w:w w:val="98"/>
          <w:sz w:val="28"/>
          <w:szCs w:val="28"/>
        </w:rPr>
        <w:t>群</w:t>
      </w:r>
      <w:r w:rsidRPr="00C655E1">
        <w:rPr>
          <w:rFonts w:ascii="宋体" w:hAnsi="宋体"/>
          <w:b/>
          <w:color w:val="0000FF"/>
          <w:w w:val="98"/>
          <w:sz w:val="28"/>
          <w:szCs w:val="28"/>
        </w:rPr>
        <w:t>QQ</w:t>
      </w:r>
      <w:r w:rsidRPr="00C655E1">
        <w:rPr>
          <w:rFonts w:ascii="宋体" w:hAnsi="宋体" w:hint="eastAsia"/>
          <w:b/>
          <w:color w:val="0000FF"/>
          <w:w w:val="98"/>
          <w:sz w:val="28"/>
          <w:szCs w:val="28"/>
        </w:rPr>
        <w:t>号</w:t>
      </w:r>
      <w:r w:rsidRPr="00C655E1">
        <w:rPr>
          <w:rFonts w:ascii="宋体" w:hAnsi="宋体"/>
          <w:b/>
          <w:color w:val="0000FF"/>
          <w:w w:val="98"/>
          <w:sz w:val="28"/>
          <w:szCs w:val="28"/>
        </w:rPr>
        <w:t xml:space="preserve">580286994   </w:t>
      </w:r>
      <w:r>
        <w:rPr>
          <w:rFonts w:ascii="宋体" w:hAnsi="宋体"/>
          <w:b/>
          <w:color w:val="0000FF"/>
          <w:w w:val="98"/>
          <w:sz w:val="28"/>
          <w:szCs w:val="28"/>
        </w:rPr>
        <w:t xml:space="preserve"> </w:t>
      </w:r>
      <w:r w:rsidRPr="00C655E1">
        <w:rPr>
          <w:rFonts w:ascii="宋体" w:hAnsi="宋体" w:hint="eastAsia"/>
          <w:b/>
          <w:color w:val="0000FF"/>
          <w:w w:val="98"/>
          <w:sz w:val="28"/>
          <w:szCs w:val="28"/>
        </w:rPr>
        <w:t>分享更丰富的教学资源</w:t>
      </w:r>
    </w:p>
    <w:p w:rsidR="00E23C47" w:rsidRPr="00D55E0B" w:rsidRDefault="00E23C47" w:rsidP="00D14D6E">
      <w:pPr>
        <w:spacing w:line="360" w:lineRule="auto"/>
        <w:rPr>
          <w:sz w:val="24"/>
          <w:szCs w:val="24"/>
        </w:rPr>
      </w:pP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</w:p>
    <w:p w:rsidR="00E23C47" w:rsidRPr="00D55E0B" w:rsidRDefault="00E23C47" w:rsidP="00D14D6E">
      <w:pPr>
        <w:spacing w:line="360" w:lineRule="auto"/>
        <w:rPr>
          <w:b/>
          <w:color w:val="0000FF"/>
          <w:sz w:val="24"/>
          <w:szCs w:val="24"/>
        </w:rPr>
      </w:pPr>
      <w:r w:rsidRPr="00D55E0B">
        <w:rPr>
          <w:rFonts w:hint="eastAsia"/>
          <w:b/>
          <w:color w:val="0000FF"/>
          <w:sz w:val="24"/>
          <w:szCs w:val="24"/>
        </w:rPr>
        <w:t>老舍</w:t>
      </w:r>
    </w:p>
    <w:p w:rsidR="00E23C47" w:rsidRPr="00D55E0B" w:rsidRDefault="00E23C47" w:rsidP="00D14D6E">
      <w:pPr>
        <w:spacing w:line="360" w:lineRule="auto"/>
        <w:rPr>
          <w:color w:val="0000FF"/>
          <w:sz w:val="24"/>
          <w:szCs w:val="24"/>
        </w:rPr>
      </w:pPr>
      <w:r w:rsidRPr="00D55E0B">
        <w:rPr>
          <w:rFonts w:hint="eastAsia"/>
          <w:color w:val="0000FF"/>
          <w:sz w:val="24"/>
          <w:szCs w:val="24"/>
        </w:rPr>
        <w:t>舒庆春，中国现代小说家、著名作家，杰出的语言大师、人民艺术家，新中国第一位获得“人民艺术家”称号的作家。著代表作《骆驼祥子》《四世同堂》等。老舍的文学语言通俗简易，朴实无华，幽默诙谐，具有较强的北京韵味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36. </w:t>
      </w:r>
      <w:r w:rsidRPr="00D14D6E">
        <w:rPr>
          <w:rFonts w:hint="eastAsia"/>
          <w:sz w:val="24"/>
          <w:szCs w:val="24"/>
        </w:rPr>
        <w:t>这世上真话本就不多，一位女子的脸红胜过一大段对白。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37. </w:t>
      </w:r>
      <w:r w:rsidRPr="00D14D6E">
        <w:rPr>
          <w:rFonts w:hint="eastAsia"/>
          <w:sz w:val="24"/>
          <w:szCs w:val="24"/>
        </w:rPr>
        <w:t>雨下给富人，也下给穷人，下给义人，也下给不义的人；其实，雨并不公道，因为下落在一个没有公道的世界上。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38. </w:t>
      </w:r>
      <w:r w:rsidRPr="00D14D6E">
        <w:rPr>
          <w:rFonts w:hint="eastAsia"/>
          <w:sz w:val="24"/>
          <w:szCs w:val="24"/>
        </w:rPr>
        <w:t>生活是种律动，须有光有影，有左有右，有晴有雨，滋味就含在这变而不猛的曲折里。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39. </w:t>
      </w:r>
      <w:r w:rsidRPr="00D14D6E">
        <w:rPr>
          <w:rFonts w:hint="eastAsia"/>
          <w:sz w:val="24"/>
          <w:szCs w:val="24"/>
        </w:rPr>
        <w:t>才华是刀刃，辛苦是磨刀石，再锋利的刀刃，若日久不磨，也会生锈。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40. </w:t>
      </w:r>
      <w:r w:rsidRPr="00D14D6E">
        <w:rPr>
          <w:rFonts w:hint="eastAsia"/>
          <w:sz w:val="24"/>
          <w:szCs w:val="24"/>
        </w:rPr>
        <w:t>人，即使活到八九十岁，有母亲便可以多少还有点孩子气。失了慈母便像花插在瓶子里，虽然还有色有香，却失去了根。有母亲的人，心里是安定的。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</w:p>
    <w:p w:rsidR="00E23C47" w:rsidRPr="00D55E0B" w:rsidRDefault="00E23C47" w:rsidP="00D14D6E">
      <w:pPr>
        <w:spacing w:line="360" w:lineRule="auto"/>
        <w:rPr>
          <w:b/>
          <w:color w:val="0000FF"/>
          <w:sz w:val="24"/>
          <w:szCs w:val="24"/>
        </w:rPr>
      </w:pPr>
      <w:r w:rsidRPr="00D55E0B">
        <w:rPr>
          <w:rFonts w:hint="eastAsia"/>
          <w:b/>
          <w:color w:val="0000FF"/>
          <w:sz w:val="24"/>
          <w:szCs w:val="24"/>
        </w:rPr>
        <w:t>三毛</w:t>
      </w:r>
    </w:p>
    <w:p w:rsidR="00E23C47" w:rsidRPr="00D55E0B" w:rsidRDefault="00E23C47" w:rsidP="00D14D6E">
      <w:pPr>
        <w:spacing w:line="360" w:lineRule="auto"/>
        <w:rPr>
          <w:color w:val="0000FF"/>
          <w:sz w:val="24"/>
          <w:szCs w:val="24"/>
        </w:rPr>
      </w:pPr>
      <w:r w:rsidRPr="00D55E0B">
        <w:rPr>
          <w:rFonts w:hint="eastAsia"/>
          <w:color w:val="0000FF"/>
          <w:sz w:val="24"/>
          <w:szCs w:val="24"/>
        </w:rPr>
        <w:t>三毛，中国现代作家，代表作有《撒哈拉的故事》《梦里花落知多少》《雨季不再来》等。三毛是一个用生命去写作的作家</w:t>
      </w:r>
      <w:r w:rsidRPr="00D55E0B">
        <w:rPr>
          <w:color w:val="0000FF"/>
          <w:sz w:val="24"/>
          <w:szCs w:val="24"/>
        </w:rPr>
        <w:t>,</w:t>
      </w:r>
      <w:r w:rsidRPr="00D55E0B">
        <w:rPr>
          <w:rFonts w:hint="eastAsia"/>
          <w:color w:val="0000FF"/>
          <w:sz w:val="24"/>
          <w:szCs w:val="24"/>
        </w:rPr>
        <w:t>她一生追求的幸福用语言是无法形容的，她的这种幸福来自灵魂和身体上的自由。所以她几乎遍布了世界的各个角落，留下了那脍炙人口的作品。三毛永远活在我们心中，大家永远记住了她。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41. </w:t>
      </w:r>
      <w:r w:rsidRPr="00D14D6E">
        <w:rPr>
          <w:rFonts w:hint="eastAsia"/>
          <w:sz w:val="24"/>
          <w:szCs w:val="24"/>
        </w:rPr>
        <w:t>一个人至少拥有一个梦想，有一个理由去坚强。心若没有栖息的地方，到哪里都是在流浪。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42. </w:t>
      </w:r>
      <w:r w:rsidRPr="00D14D6E">
        <w:rPr>
          <w:rFonts w:hint="eastAsia"/>
          <w:sz w:val="24"/>
          <w:szCs w:val="24"/>
        </w:rPr>
        <w:t>梦想，可以天花乱坠，理想，是我们一步一个脚印踩出来的坎坷道路。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43. </w:t>
      </w:r>
      <w:r w:rsidRPr="00D14D6E">
        <w:rPr>
          <w:rFonts w:hint="eastAsia"/>
          <w:sz w:val="24"/>
          <w:szCs w:val="24"/>
        </w:rPr>
        <w:t>岁月极美，在于它必然的流逝。</w:t>
      </w:r>
      <w:r w:rsidRPr="00D14D6E">
        <w:rPr>
          <w:sz w:val="24"/>
          <w:szCs w:val="24"/>
        </w:rPr>
        <w:t xml:space="preserve"> </w:t>
      </w:r>
      <w:r w:rsidRPr="00D14D6E">
        <w:rPr>
          <w:rFonts w:hint="eastAsia"/>
          <w:sz w:val="24"/>
          <w:szCs w:val="24"/>
        </w:rPr>
        <w:t>春花、秋月、夏日、冬雪。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44. </w:t>
      </w:r>
      <w:r w:rsidRPr="00D14D6E">
        <w:rPr>
          <w:rFonts w:hint="eastAsia"/>
          <w:sz w:val="24"/>
          <w:szCs w:val="24"/>
        </w:rPr>
        <w:t>读书多了，容颜自然改变，许多时候，自己可能以为许多看过的书籍都成了过眼云烟，不复记忆，其实他们仍是潜在的。在气质里，在谈吐上，在胸襟的无涯，当然也可能显露在生活和文字里。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45. </w:t>
      </w:r>
      <w:r w:rsidRPr="00D14D6E">
        <w:rPr>
          <w:rFonts w:hint="eastAsia"/>
          <w:sz w:val="24"/>
          <w:szCs w:val="24"/>
        </w:rPr>
        <w:t>朋友这种关系，最美在于锦上添花；最可贵，贵在雪中送炭；朋友中的极品，便如好茶，淡而不涩，清香但不扑鼻，缓缓飘来，似水长流。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</w:p>
    <w:p w:rsidR="00E23C47" w:rsidRPr="00D55E0B" w:rsidRDefault="00E23C47" w:rsidP="00D14D6E">
      <w:pPr>
        <w:spacing w:line="360" w:lineRule="auto"/>
        <w:rPr>
          <w:b/>
          <w:color w:val="0000FF"/>
          <w:sz w:val="24"/>
          <w:szCs w:val="24"/>
        </w:rPr>
      </w:pPr>
      <w:r w:rsidRPr="00D55E0B">
        <w:rPr>
          <w:rFonts w:hint="eastAsia"/>
          <w:b/>
          <w:color w:val="0000FF"/>
          <w:sz w:val="24"/>
          <w:szCs w:val="24"/>
        </w:rPr>
        <w:t>林语堂</w:t>
      </w:r>
    </w:p>
    <w:p w:rsidR="00E23C47" w:rsidRPr="00D55E0B" w:rsidRDefault="00E23C47" w:rsidP="00D14D6E">
      <w:pPr>
        <w:spacing w:line="360" w:lineRule="auto"/>
        <w:rPr>
          <w:color w:val="0000FF"/>
          <w:sz w:val="24"/>
          <w:szCs w:val="24"/>
        </w:rPr>
      </w:pPr>
      <w:r w:rsidRPr="00D55E0B">
        <w:rPr>
          <w:rFonts w:hint="eastAsia"/>
          <w:color w:val="0000FF"/>
          <w:sz w:val="24"/>
          <w:szCs w:val="24"/>
        </w:rPr>
        <w:t>林语堂，中国现代著名作家、学者、翻译家、语言学家，新道家代表人物。代表作《京华烟云》《啼笑皆非》等。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46. </w:t>
      </w:r>
      <w:r w:rsidRPr="00D14D6E">
        <w:rPr>
          <w:rFonts w:hint="eastAsia"/>
          <w:sz w:val="24"/>
          <w:szCs w:val="24"/>
        </w:rPr>
        <w:t>人生不过如此，且行且珍惜。自己永远是自己的主角，不要总在别人的戏剧里充当着配角。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47. </w:t>
      </w:r>
      <w:r w:rsidRPr="00D14D6E">
        <w:rPr>
          <w:rFonts w:hint="eastAsia"/>
          <w:sz w:val="24"/>
          <w:szCs w:val="24"/>
        </w:rPr>
        <w:t>人生在世，还不是有时笑笑人家，有时给人家笑笑。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48. </w:t>
      </w:r>
      <w:r w:rsidRPr="00D14D6E">
        <w:rPr>
          <w:rFonts w:hint="eastAsia"/>
          <w:sz w:val="24"/>
          <w:szCs w:val="24"/>
        </w:rPr>
        <w:t>中国人得意时信儒教，失意时信道教、佛教，而在教义与已相背时，中国人会说，“人定胜天”。中国人的信仰危机在于，经常改变信仰。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49. </w:t>
      </w:r>
      <w:r w:rsidRPr="00D14D6E">
        <w:rPr>
          <w:rFonts w:hint="eastAsia"/>
          <w:sz w:val="24"/>
          <w:szCs w:val="24"/>
        </w:rPr>
        <w:t>人生幸福无非四件事：</w:t>
      </w:r>
      <w:r w:rsidRPr="00D14D6E">
        <w:rPr>
          <w:sz w:val="24"/>
          <w:szCs w:val="24"/>
        </w:rPr>
        <w:t xml:space="preserve"> </w:t>
      </w:r>
      <w:r w:rsidRPr="00D14D6E">
        <w:rPr>
          <w:rFonts w:hint="eastAsia"/>
          <w:sz w:val="24"/>
          <w:szCs w:val="24"/>
        </w:rPr>
        <w:t>一是睡在家的床上。二是吃父母做的饭菜。三是听爱人给你说情话。四是跟孩子做游戏。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50. </w:t>
      </w:r>
      <w:r w:rsidRPr="00D14D6E">
        <w:rPr>
          <w:rFonts w:hint="eastAsia"/>
          <w:sz w:val="24"/>
          <w:szCs w:val="24"/>
        </w:rPr>
        <w:t>生活所需的一切不贵豪华，贵简洁；不贵富丽，贵高雅；不贵昂贵，贵合适。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</w:p>
    <w:p w:rsidR="00E23C47" w:rsidRDefault="00E23C47" w:rsidP="00D14D6E">
      <w:pPr>
        <w:spacing w:line="360" w:lineRule="auto"/>
        <w:rPr>
          <w:b/>
          <w:sz w:val="24"/>
          <w:szCs w:val="24"/>
        </w:rPr>
      </w:pPr>
    </w:p>
    <w:p w:rsidR="00E23C47" w:rsidRPr="00D55E0B" w:rsidRDefault="00E23C47" w:rsidP="00D14D6E">
      <w:pPr>
        <w:spacing w:line="360" w:lineRule="auto"/>
        <w:rPr>
          <w:b/>
          <w:color w:val="0000FF"/>
          <w:sz w:val="24"/>
          <w:szCs w:val="24"/>
        </w:rPr>
      </w:pPr>
      <w:r w:rsidRPr="00D55E0B">
        <w:rPr>
          <w:rFonts w:hint="eastAsia"/>
          <w:b/>
          <w:color w:val="0000FF"/>
          <w:sz w:val="24"/>
          <w:szCs w:val="24"/>
        </w:rPr>
        <w:t>巴金</w:t>
      </w:r>
    </w:p>
    <w:p w:rsidR="00E23C47" w:rsidRPr="00D55E0B" w:rsidRDefault="00E23C47" w:rsidP="00D14D6E">
      <w:pPr>
        <w:spacing w:line="360" w:lineRule="auto"/>
        <w:rPr>
          <w:color w:val="0000FF"/>
          <w:sz w:val="24"/>
          <w:szCs w:val="24"/>
        </w:rPr>
      </w:pPr>
      <w:r w:rsidRPr="00D55E0B">
        <w:rPr>
          <w:rFonts w:hint="eastAsia"/>
          <w:color w:val="0000FF"/>
          <w:sz w:val="24"/>
          <w:szCs w:val="24"/>
        </w:rPr>
        <w:t>巴金，中国杰出现代文学家、出版家、翻译家，同时也被誉为是“五四”新文化运动以来最有影响力的作家之一，是</w:t>
      </w:r>
      <w:r w:rsidRPr="00D55E0B">
        <w:rPr>
          <w:color w:val="0000FF"/>
          <w:sz w:val="24"/>
          <w:szCs w:val="24"/>
        </w:rPr>
        <w:t>20</w:t>
      </w:r>
      <w:r w:rsidRPr="00D55E0B">
        <w:rPr>
          <w:rFonts w:hint="eastAsia"/>
          <w:color w:val="0000FF"/>
          <w:sz w:val="24"/>
          <w:szCs w:val="24"/>
        </w:rPr>
        <w:t>世纪中国杰出的文学大师、中国当代文坛的巨匠。主要作品：著名的“激流三部曲”：《家》、《春》、《秋》。巴金在文革后撰写的《随想录》，内容朴实、感情真挚，充满着作者的忏悔和自省，巴金因此被誉为“二十世纪中国文学的良心”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51. </w:t>
      </w:r>
      <w:r w:rsidRPr="00D14D6E">
        <w:rPr>
          <w:rFonts w:hint="eastAsia"/>
          <w:sz w:val="24"/>
          <w:szCs w:val="24"/>
        </w:rPr>
        <w:t>我之所以写作，不是我有才华，而是我有感情。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52. </w:t>
      </w:r>
      <w:r w:rsidRPr="00D14D6E">
        <w:rPr>
          <w:rFonts w:hint="eastAsia"/>
          <w:sz w:val="24"/>
          <w:szCs w:val="24"/>
        </w:rPr>
        <w:t>只有愚昧无知的人才会随便读到一部作品就全盘接受，因为他头脑空空，装得下许多东西。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53. </w:t>
      </w:r>
      <w:r w:rsidRPr="00D14D6E">
        <w:rPr>
          <w:rFonts w:hint="eastAsia"/>
          <w:sz w:val="24"/>
          <w:szCs w:val="24"/>
        </w:rPr>
        <w:t>生命的意义在于付出</w:t>
      </w:r>
      <w:r w:rsidRPr="00D14D6E">
        <w:rPr>
          <w:sz w:val="24"/>
          <w:szCs w:val="24"/>
        </w:rPr>
        <w:t>,</w:t>
      </w:r>
      <w:r w:rsidRPr="00D14D6E">
        <w:rPr>
          <w:rFonts w:hint="eastAsia"/>
          <w:sz w:val="24"/>
          <w:szCs w:val="24"/>
        </w:rPr>
        <w:t>在于给予</w:t>
      </w:r>
      <w:r w:rsidRPr="00D14D6E">
        <w:rPr>
          <w:sz w:val="24"/>
          <w:szCs w:val="24"/>
        </w:rPr>
        <w:t>,</w:t>
      </w:r>
      <w:r w:rsidRPr="00D14D6E">
        <w:rPr>
          <w:rFonts w:hint="eastAsia"/>
          <w:sz w:val="24"/>
          <w:szCs w:val="24"/>
        </w:rPr>
        <w:t>而不是在于接受</w:t>
      </w:r>
      <w:r w:rsidRPr="00D14D6E">
        <w:rPr>
          <w:sz w:val="24"/>
          <w:szCs w:val="24"/>
        </w:rPr>
        <w:t>,</w:t>
      </w:r>
      <w:r w:rsidRPr="00D14D6E">
        <w:rPr>
          <w:rFonts w:hint="eastAsia"/>
          <w:sz w:val="24"/>
          <w:szCs w:val="24"/>
        </w:rPr>
        <w:t>也不是在于索取。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54. </w:t>
      </w:r>
      <w:r w:rsidRPr="00D14D6E">
        <w:rPr>
          <w:rFonts w:hint="eastAsia"/>
          <w:sz w:val="24"/>
          <w:szCs w:val="24"/>
        </w:rPr>
        <w:t>真正酷爱自由的人并不奔赴已有自由的地方，他们要在没有自由或失去自由的地方创造自由，夺回自由。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55. </w:t>
      </w:r>
      <w:r w:rsidRPr="00D14D6E">
        <w:rPr>
          <w:rFonts w:hint="eastAsia"/>
          <w:sz w:val="24"/>
          <w:szCs w:val="24"/>
        </w:rPr>
        <w:t>人们躺下来，取下他们白天里戴的面具，结算这一天的总账。他们打开了自己的内心，打开了自己的“灵魂的一隅”，那个隐秘的角落，他们悔恨、悲泣。为了这一天的浪费，为了这一天的损失，为了这一天的痛苦生活。自然，人们中间也有少数得意的人，可是他们已经满意地睡熟了，剩下那些不幸的人、失望的人在不温暖的被窝里悲泣自己的命运。无论是在白天或黑夜，世界都有两个不同的面目，为着两种不同的人而存在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</w:p>
    <w:p w:rsidR="00E23C47" w:rsidRDefault="00E23C47" w:rsidP="00D14D6E">
      <w:pPr>
        <w:spacing w:line="360" w:lineRule="auto"/>
        <w:rPr>
          <w:b/>
          <w:sz w:val="24"/>
          <w:szCs w:val="24"/>
        </w:rPr>
      </w:pPr>
    </w:p>
    <w:p w:rsidR="00E23C47" w:rsidRPr="00D55E0B" w:rsidRDefault="00E23C47" w:rsidP="00D14D6E">
      <w:pPr>
        <w:spacing w:line="360" w:lineRule="auto"/>
        <w:rPr>
          <w:b/>
          <w:color w:val="0000FF"/>
          <w:sz w:val="24"/>
          <w:szCs w:val="24"/>
        </w:rPr>
      </w:pPr>
      <w:r w:rsidRPr="00D55E0B">
        <w:rPr>
          <w:rFonts w:hint="eastAsia"/>
          <w:b/>
          <w:color w:val="0000FF"/>
          <w:sz w:val="24"/>
          <w:szCs w:val="24"/>
        </w:rPr>
        <w:t>冰心</w:t>
      </w:r>
    </w:p>
    <w:p w:rsidR="00E23C47" w:rsidRPr="00D55E0B" w:rsidRDefault="00E23C47" w:rsidP="00D14D6E">
      <w:pPr>
        <w:spacing w:line="360" w:lineRule="auto"/>
        <w:rPr>
          <w:color w:val="0000FF"/>
          <w:sz w:val="24"/>
          <w:szCs w:val="24"/>
        </w:rPr>
      </w:pPr>
      <w:r w:rsidRPr="00D55E0B">
        <w:rPr>
          <w:rFonts w:hint="eastAsia"/>
          <w:color w:val="0000FF"/>
          <w:sz w:val="24"/>
          <w:szCs w:val="24"/>
        </w:rPr>
        <w:t>冰心，中国诗人，现代作家，翻译家，儿童文学作家，社会活动家，散文家。笔名冰心取自“一片冰心在玉壶”。中国儿童文学的奠基之作。主要作品：</w:t>
      </w:r>
      <w:r w:rsidRPr="00D55E0B">
        <w:rPr>
          <w:color w:val="0000FF"/>
          <w:sz w:val="24"/>
          <w:szCs w:val="24"/>
        </w:rPr>
        <w:t xml:space="preserve"> </w:t>
      </w:r>
      <w:r w:rsidRPr="00D55E0B">
        <w:rPr>
          <w:rFonts w:hint="eastAsia"/>
          <w:color w:val="0000FF"/>
          <w:sz w:val="24"/>
          <w:szCs w:val="24"/>
        </w:rPr>
        <w:t>《繁星·春水》《寄小读者》《春水》等。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56. </w:t>
      </w:r>
      <w:r w:rsidRPr="00D14D6E">
        <w:rPr>
          <w:rFonts w:hint="eastAsia"/>
          <w:sz w:val="24"/>
          <w:szCs w:val="24"/>
        </w:rPr>
        <w:t>成功的花，人们只惊羡她现时的明艳！</w:t>
      </w:r>
      <w:r w:rsidRPr="00D14D6E">
        <w:rPr>
          <w:sz w:val="24"/>
          <w:szCs w:val="24"/>
        </w:rPr>
        <w:t xml:space="preserve"> </w:t>
      </w:r>
      <w:r w:rsidRPr="00D14D6E">
        <w:rPr>
          <w:rFonts w:hint="eastAsia"/>
          <w:sz w:val="24"/>
          <w:szCs w:val="24"/>
        </w:rPr>
        <w:t>然而当初她的芽儿，浸透了奋斗的泪泉，</w:t>
      </w:r>
      <w:r w:rsidRPr="00D14D6E">
        <w:rPr>
          <w:sz w:val="24"/>
          <w:szCs w:val="24"/>
        </w:rPr>
        <w:t xml:space="preserve"> </w:t>
      </w:r>
      <w:r w:rsidRPr="00D14D6E">
        <w:rPr>
          <w:rFonts w:hint="eastAsia"/>
          <w:sz w:val="24"/>
          <w:szCs w:val="24"/>
        </w:rPr>
        <w:t>洒遍了牺牲的血雨。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57. </w:t>
      </w:r>
      <w:r w:rsidRPr="00D14D6E">
        <w:rPr>
          <w:rFonts w:hint="eastAsia"/>
          <w:sz w:val="24"/>
          <w:szCs w:val="24"/>
        </w:rPr>
        <w:t>爱在左，情在右，走在生命路的两旁，随时撒种，随时开花，将这一径长途点缀得香花弥漫，使穿枝拂叶的行人，踏着荆棘，不觉痛苦；有泪可落，也不觉是悲哀。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58. </w:t>
      </w:r>
      <w:r w:rsidRPr="00D14D6E">
        <w:rPr>
          <w:rFonts w:hint="eastAsia"/>
          <w:sz w:val="24"/>
          <w:szCs w:val="24"/>
        </w:rPr>
        <w:t>墙角的花！</w:t>
      </w:r>
      <w:r w:rsidRPr="00D14D6E">
        <w:rPr>
          <w:sz w:val="24"/>
          <w:szCs w:val="24"/>
        </w:rPr>
        <w:t xml:space="preserve"> </w:t>
      </w:r>
      <w:r w:rsidRPr="00D14D6E">
        <w:rPr>
          <w:rFonts w:hint="eastAsia"/>
          <w:sz w:val="24"/>
          <w:szCs w:val="24"/>
        </w:rPr>
        <w:t>你孤芳自赏时</w:t>
      </w:r>
      <w:r w:rsidRPr="00D14D6E">
        <w:rPr>
          <w:sz w:val="24"/>
          <w:szCs w:val="24"/>
        </w:rPr>
        <w:t xml:space="preserve"> </w:t>
      </w:r>
      <w:r w:rsidRPr="00D14D6E">
        <w:rPr>
          <w:rFonts w:hint="eastAsia"/>
          <w:sz w:val="24"/>
          <w:szCs w:val="24"/>
        </w:rPr>
        <w:t>天地便小了。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59. </w:t>
      </w:r>
      <w:r w:rsidRPr="00D14D6E">
        <w:rPr>
          <w:rFonts w:hint="eastAsia"/>
          <w:sz w:val="24"/>
          <w:szCs w:val="24"/>
        </w:rPr>
        <w:t>命运如同海风</w:t>
      </w:r>
      <w:r w:rsidRPr="00D14D6E">
        <w:rPr>
          <w:sz w:val="24"/>
          <w:szCs w:val="24"/>
        </w:rPr>
        <w:t xml:space="preserve">—— </w:t>
      </w:r>
      <w:r w:rsidRPr="00D14D6E">
        <w:rPr>
          <w:rFonts w:hint="eastAsia"/>
          <w:sz w:val="24"/>
          <w:szCs w:val="24"/>
        </w:rPr>
        <w:t>吹着青春的舟</w:t>
      </w:r>
      <w:r w:rsidRPr="00D14D6E">
        <w:rPr>
          <w:sz w:val="24"/>
          <w:szCs w:val="24"/>
        </w:rPr>
        <w:t xml:space="preserve"> </w:t>
      </w:r>
      <w:r w:rsidRPr="00D14D6E">
        <w:rPr>
          <w:rFonts w:hint="eastAsia"/>
          <w:sz w:val="24"/>
          <w:szCs w:val="24"/>
        </w:rPr>
        <w:t>飘摇的</w:t>
      </w:r>
      <w:r w:rsidRPr="00D14D6E">
        <w:rPr>
          <w:sz w:val="24"/>
          <w:szCs w:val="24"/>
        </w:rPr>
        <w:t xml:space="preserve"> </w:t>
      </w:r>
      <w:r w:rsidRPr="00D14D6E">
        <w:rPr>
          <w:rFonts w:hint="eastAsia"/>
          <w:sz w:val="24"/>
          <w:szCs w:val="24"/>
        </w:rPr>
        <w:t>曲折的</w:t>
      </w:r>
      <w:r w:rsidRPr="00D14D6E">
        <w:rPr>
          <w:sz w:val="24"/>
          <w:szCs w:val="24"/>
        </w:rPr>
        <w:t xml:space="preserve"> </w:t>
      </w:r>
      <w:r w:rsidRPr="00D14D6E">
        <w:rPr>
          <w:rFonts w:hint="eastAsia"/>
          <w:sz w:val="24"/>
          <w:szCs w:val="24"/>
        </w:rPr>
        <w:t>渡过了时间的海。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60. </w:t>
      </w:r>
      <w:r w:rsidRPr="00D14D6E">
        <w:rPr>
          <w:rFonts w:hint="eastAsia"/>
          <w:sz w:val="24"/>
          <w:szCs w:val="24"/>
        </w:rPr>
        <w:t>假如生命是乏味的，我怕有来生！假如生命是有趣的，今生已是满足的了。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</w:p>
    <w:p w:rsidR="00E23C47" w:rsidRPr="00D55E0B" w:rsidRDefault="00E23C47" w:rsidP="00D14D6E">
      <w:pPr>
        <w:spacing w:line="360" w:lineRule="auto"/>
        <w:rPr>
          <w:b/>
          <w:color w:val="0000FF"/>
          <w:sz w:val="24"/>
          <w:szCs w:val="24"/>
        </w:rPr>
      </w:pPr>
      <w:r w:rsidRPr="00D55E0B">
        <w:rPr>
          <w:rFonts w:hint="eastAsia"/>
          <w:b/>
          <w:color w:val="0000FF"/>
          <w:sz w:val="24"/>
          <w:szCs w:val="24"/>
        </w:rPr>
        <w:t>余华</w:t>
      </w:r>
    </w:p>
    <w:p w:rsidR="00E23C47" w:rsidRPr="00D55E0B" w:rsidRDefault="00E23C47" w:rsidP="00D14D6E">
      <w:pPr>
        <w:spacing w:line="360" w:lineRule="auto"/>
        <w:rPr>
          <w:color w:val="0000FF"/>
          <w:sz w:val="24"/>
          <w:szCs w:val="24"/>
        </w:rPr>
      </w:pPr>
      <w:r w:rsidRPr="00D55E0B">
        <w:rPr>
          <w:rFonts w:hint="eastAsia"/>
          <w:color w:val="0000FF"/>
          <w:sz w:val="24"/>
          <w:szCs w:val="24"/>
        </w:rPr>
        <w:t>余华，当代作家。中国作家协会第九届全国委员会委员。主要作品：《活着》和《许三观卖血记》等。</w:t>
      </w:r>
      <w:r w:rsidRPr="00D55E0B">
        <w:rPr>
          <w:color w:val="0000FF"/>
          <w:sz w:val="24"/>
          <w:szCs w:val="24"/>
        </w:rPr>
        <w:t xml:space="preserve"> 1998</w:t>
      </w:r>
      <w:r w:rsidRPr="00D55E0B">
        <w:rPr>
          <w:rFonts w:hint="eastAsia"/>
          <w:color w:val="0000FF"/>
          <w:sz w:val="24"/>
          <w:szCs w:val="24"/>
        </w:rPr>
        <w:t>年获意大利格林扎纳·卡佛文学奖。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61. </w:t>
      </w:r>
      <w:r w:rsidRPr="00D14D6E">
        <w:rPr>
          <w:rFonts w:hint="eastAsia"/>
          <w:sz w:val="24"/>
          <w:szCs w:val="24"/>
        </w:rPr>
        <w:t>没有什么比时间更具有说服力了，因为时间无需通知我们就可以改变一切。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62. </w:t>
      </w:r>
      <w:r w:rsidRPr="00D14D6E">
        <w:rPr>
          <w:rFonts w:hint="eastAsia"/>
          <w:sz w:val="24"/>
          <w:szCs w:val="24"/>
        </w:rPr>
        <w:t>最初我们来到这个世界，是因为不得不来；最终我们离开这个世界，是因为不得不走。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63. </w:t>
      </w:r>
      <w:r w:rsidRPr="00D14D6E">
        <w:rPr>
          <w:rFonts w:hint="eastAsia"/>
          <w:sz w:val="24"/>
          <w:szCs w:val="24"/>
        </w:rPr>
        <w:t>死亡不是失去生命，而是走出了时间。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64. </w:t>
      </w:r>
      <w:r w:rsidRPr="00D14D6E">
        <w:rPr>
          <w:rFonts w:hint="eastAsia"/>
          <w:sz w:val="24"/>
          <w:szCs w:val="24"/>
        </w:rPr>
        <w:t>作为一个词语，“</w:t>
      </w:r>
      <w:r w:rsidRPr="00D14D6E">
        <w:rPr>
          <w:sz w:val="24"/>
          <w:szCs w:val="24"/>
        </w:rPr>
        <w:t xml:space="preserve"> </w:t>
      </w:r>
      <w:r w:rsidRPr="00D14D6E">
        <w:rPr>
          <w:rFonts w:hint="eastAsia"/>
          <w:sz w:val="24"/>
          <w:szCs w:val="24"/>
        </w:rPr>
        <w:t>活着”在我们中国的语言里充满了力量，它的力量不是来自于喊叫，也不是来自于进攻，而是忍受，去忍受生命赋予我们的责任，去忍受现实给予我们的幸福和苦难、无聊和平庸。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65. </w:t>
      </w:r>
      <w:r w:rsidRPr="00D14D6E">
        <w:rPr>
          <w:rFonts w:hint="eastAsia"/>
          <w:sz w:val="24"/>
          <w:szCs w:val="24"/>
        </w:rPr>
        <w:t>做人不能忘记四条，话不要说错，床不要睡错，门槛不要踏错，口袋不要摸错。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</w:p>
    <w:p w:rsidR="00E23C47" w:rsidRPr="00D55E0B" w:rsidRDefault="00E23C47" w:rsidP="00D14D6E">
      <w:pPr>
        <w:spacing w:line="360" w:lineRule="auto"/>
        <w:rPr>
          <w:b/>
          <w:color w:val="0000FF"/>
          <w:sz w:val="24"/>
          <w:szCs w:val="24"/>
        </w:rPr>
      </w:pPr>
      <w:r w:rsidRPr="00D55E0B">
        <w:rPr>
          <w:rFonts w:hint="eastAsia"/>
          <w:b/>
          <w:color w:val="0000FF"/>
          <w:sz w:val="24"/>
          <w:szCs w:val="24"/>
        </w:rPr>
        <w:t>余秋雨</w:t>
      </w:r>
    </w:p>
    <w:p w:rsidR="00E23C47" w:rsidRPr="00D55E0B" w:rsidRDefault="00E23C47" w:rsidP="00D14D6E">
      <w:pPr>
        <w:spacing w:line="360" w:lineRule="auto"/>
        <w:rPr>
          <w:color w:val="0000FF"/>
          <w:sz w:val="24"/>
          <w:szCs w:val="24"/>
        </w:rPr>
      </w:pPr>
      <w:r w:rsidRPr="00D55E0B">
        <w:rPr>
          <w:rFonts w:hint="eastAsia"/>
          <w:color w:val="0000FF"/>
          <w:sz w:val="24"/>
          <w:szCs w:val="24"/>
        </w:rPr>
        <w:t>余秋雨，中国著名文化学者，理论家、文化史学家、散文家。主要作品《文化苦旅》《行者无疆》《千年一叹》等。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66. </w:t>
      </w:r>
      <w:r w:rsidRPr="00D14D6E">
        <w:rPr>
          <w:rFonts w:hint="eastAsia"/>
          <w:sz w:val="24"/>
          <w:szCs w:val="24"/>
        </w:rPr>
        <w:t>成熟是一种明亮而不刺眼的光辉，一种圆润而不腻耳的声响，一种不再需要对别人察言观色的从容，一种终于停止向周围申诉求告的大气，一种不理会喧闹的微笑，一种洗刷了偏激的淡漠，一种无需声张的厚实，一种能够看的很远却并不陡峭的高度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67. </w:t>
      </w:r>
      <w:r w:rsidRPr="00D14D6E">
        <w:rPr>
          <w:rFonts w:hint="eastAsia"/>
          <w:sz w:val="24"/>
          <w:szCs w:val="24"/>
        </w:rPr>
        <w:t>人生的路，靠自己一步步走去，真正能保护你的，是你自己的人格选择和文化选择。那么反过来，真正能伤害你的，也是一样，自己的选择</w:t>
      </w:r>
      <w:r w:rsidRPr="00D14D6E">
        <w:rPr>
          <w:sz w:val="24"/>
          <w:szCs w:val="24"/>
        </w:rPr>
        <w:t>.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68. </w:t>
      </w:r>
      <w:r w:rsidRPr="00D14D6E">
        <w:rPr>
          <w:rFonts w:hint="eastAsia"/>
          <w:sz w:val="24"/>
          <w:szCs w:val="24"/>
        </w:rPr>
        <w:t>如果真的有一天，某个回不来的人消失了，某个离不开的人离开了，也没关系，时间会把正确的人带到你的身边。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69. </w:t>
      </w:r>
      <w:r w:rsidRPr="00D14D6E">
        <w:rPr>
          <w:rFonts w:hint="eastAsia"/>
          <w:sz w:val="24"/>
          <w:szCs w:val="24"/>
        </w:rPr>
        <w:t>“读万卷书，行万里路，两者关系如何？”这是我碰到最多的提问。</w:t>
      </w:r>
      <w:r w:rsidRPr="00D14D6E">
        <w:rPr>
          <w:sz w:val="24"/>
          <w:szCs w:val="24"/>
        </w:rPr>
        <w:t xml:space="preserve"> </w:t>
      </w:r>
      <w:r w:rsidRPr="00D14D6E">
        <w:rPr>
          <w:rFonts w:hint="eastAsia"/>
          <w:sz w:val="24"/>
          <w:szCs w:val="24"/>
        </w:rPr>
        <w:t>我回答：“没有两者。路，就是书。”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70. </w:t>
      </w:r>
      <w:r w:rsidRPr="00D14D6E">
        <w:rPr>
          <w:rFonts w:hint="eastAsia"/>
          <w:sz w:val="24"/>
          <w:szCs w:val="24"/>
        </w:rPr>
        <w:t>面对诬陷，不要反驳，不要申诉。不要企图与诬陷者对话，不要企图让旁观者怜悯。没有阴影的高楼，一定还未曾建造；没有藤缠的大树，一定还气节未到。</w:t>
      </w:r>
    </w:p>
    <w:p w:rsidR="00E23C47" w:rsidRDefault="00E23C47" w:rsidP="00D14D6E">
      <w:pPr>
        <w:spacing w:line="360" w:lineRule="auto"/>
        <w:rPr>
          <w:sz w:val="24"/>
          <w:szCs w:val="24"/>
        </w:rPr>
      </w:pPr>
    </w:p>
    <w:p w:rsidR="00E23C47" w:rsidRDefault="00E23C47" w:rsidP="00D14D6E">
      <w:pPr>
        <w:spacing w:line="360" w:lineRule="auto"/>
        <w:rPr>
          <w:sz w:val="24"/>
          <w:szCs w:val="24"/>
        </w:rPr>
      </w:pPr>
    </w:p>
    <w:p w:rsidR="00E23C47" w:rsidRPr="00D55E0B" w:rsidRDefault="00E23C47" w:rsidP="00D14D6E">
      <w:pPr>
        <w:spacing w:line="360" w:lineRule="auto"/>
        <w:rPr>
          <w:b/>
          <w:color w:val="0000FF"/>
          <w:sz w:val="24"/>
          <w:szCs w:val="24"/>
        </w:rPr>
      </w:pPr>
      <w:r w:rsidRPr="00D55E0B">
        <w:rPr>
          <w:rFonts w:hint="eastAsia"/>
          <w:b/>
          <w:color w:val="0000FF"/>
          <w:sz w:val="24"/>
          <w:szCs w:val="24"/>
        </w:rPr>
        <w:t>史铁生</w:t>
      </w:r>
    </w:p>
    <w:p w:rsidR="00E23C47" w:rsidRPr="00D55E0B" w:rsidRDefault="00E23C47" w:rsidP="00D14D6E">
      <w:pPr>
        <w:spacing w:line="360" w:lineRule="auto"/>
        <w:rPr>
          <w:color w:val="0000FF"/>
          <w:sz w:val="24"/>
          <w:szCs w:val="24"/>
        </w:rPr>
      </w:pPr>
      <w:r w:rsidRPr="00D55E0B">
        <w:rPr>
          <w:rFonts w:hint="eastAsia"/>
          <w:color w:val="0000FF"/>
          <w:sz w:val="24"/>
          <w:szCs w:val="24"/>
        </w:rPr>
        <w:t>史铁生，著名小说家，散文家。多年来他与疾病顽强抗争，在病榻上创作出了大量优秀的、广为人知的文学作品。主要作品有中短篇小说集《我的遥远的清平湾》、《礼拜日》、《舞台效果》、《命若琴弦》等，长篇小说《务虚笔记》等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>71.</w:t>
      </w:r>
      <w:r w:rsidRPr="00D14D6E">
        <w:rPr>
          <w:rFonts w:hint="eastAsia"/>
          <w:sz w:val="24"/>
          <w:szCs w:val="24"/>
        </w:rPr>
        <w:t>有些事只适合收藏。不能说，也不能想，却又不能忘。它们不能变成语言，它们无法变成语言，一旦变成语言就不再是它们了。它们是一片朦胧的温馨与寂寥，是一片成熟的希望与绝望，它们的领地只有两处：心与坟墓。比如说邮票，有些是用于寄信的，有些仅仅是为了收藏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72. </w:t>
      </w:r>
      <w:r w:rsidRPr="00D14D6E">
        <w:rPr>
          <w:rFonts w:hint="eastAsia"/>
          <w:sz w:val="24"/>
          <w:szCs w:val="24"/>
        </w:rPr>
        <w:t>人生有三种根本的困境。</w:t>
      </w:r>
      <w:r w:rsidRPr="00D14D6E">
        <w:rPr>
          <w:sz w:val="24"/>
          <w:szCs w:val="24"/>
        </w:rPr>
        <w:t xml:space="preserve"> </w:t>
      </w:r>
      <w:r w:rsidRPr="00D14D6E">
        <w:rPr>
          <w:rFonts w:hint="eastAsia"/>
          <w:sz w:val="24"/>
          <w:szCs w:val="24"/>
        </w:rPr>
        <w:t>第一，人生来只能注定是自己，人生来注定是活在无数他人中间，并且无法与他人彻底沟通。这意味着孤独。</w:t>
      </w:r>
      <w:r w:rsidRPr="00D14D6E">
        <w:rPr>
          <w:sz w:val="24"/>
          <w:szCs w:val="24"/>
        </w:rPr>
        <w:t xml:space="preserve"> </w:t>
      </w:r>
      <w:r w:rsidRPr="00D14D6E">
        <w:rPr>
          <w:rFonts w:hint="eastAsia"/>
          <w:sz w:val="24"/>
          <w:szCs w:val="24"/>
        </w:rPr>
        <w:t>第二，人生来就有欲望，人实现欲望的能力，永远赶不上他欲望的能力。这是一个永恒的距离。</w:t>
      </w:r>
      <w:r w:rsidRPr="00D14D6E">
        <w:rPr>
          <w:sz w:val="24"/>
          <w:szCs w:val="24"/>
        </w:rPr>
        <w:t xml:space="preserve"> </w:t>
      </w:r>
      <w:r w:rsidRPr="00D14D6E">
        <w:rPr>
          <w:rFonts w:hint="eastAsia"/>
          <w:sz w:val="24"/>
          <w:szCs w:val="24"/>
        </w:rPr>
        <w:t>第三，人生来不想死，可人生来就是在走向死。这意味着恐惧。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73. </w:t>
      </w:r>
      <w:r w:rsidRPr="00D14D6E">
        <w:rPr>
          <w:rFonts w:hint="eastAsia"/>
          <w:sz w:val="24"/>
          <w:szCs w:val="24"/>
        </w:rPr>
        <w:t>生命就是这样一个过程，一个不断超越自身局限的过程，这就是命运，任何人都是一样，在这过程中我们遭遇痛苦、超越局限、从而感受幸福。所以一切人都是平等的，我们毫不特殊。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74. </w:t>
      </w:r>
      <w:r w:rsidRPr="00D14D6E">
        <w:rPr>
          <w:rFonts w:hint="eastAsia"/>
          <w:sz w:val="24"/>
          <w:szCs w:val="24"/>
        </w:rPr>
        <w:t>对于故乡，我忽然有了新的理解：人的故乡，并不止于一块特定的土地，而是一种辽阔无比的心情，不受空间和时间的限制；这心情一经唤起，就是你已经回到了故乡。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75. </w:t>
      </w:r>
      <w:r w:rsidRPr="00D14D6E">
        <w:rPr>
          <w:rFonts w:hint="eastAsia"/>
          <w:sz w:val="24"/>
          <w:szCs w:val="24"/>
        </w:rPr>
        <w:t>我常以为是丑女造就了美人。我常以为是愚氓举出了智者。我常以为是懦夫衬照了英雄。我常以为是众生度化了佛祖。</w:t>
      </w:r>
    </w:p>
    <w:p w:rsidR="00E23C47" w:rsidRDefault="00E23C47" w:rsidP="00D14D6E">
      <w:pPr>
        <w:spacing w:line="360" w:lineRule="auto"/>
        <w:rPr>
          <w:b/>
          <w:sz w:val="24"/>
          <w:szCs w:val="24"/>
        </w:rPr>
      </w:pPr>
    </w:p>
    <w:p w:rsidR="00E23C47" w:rsidRDefault="00E23C47" w:rsidP="00D14D6E">
      <w:pPr>
        <w:spacing w:line="360" w:lineRule="auto"/>
        <w:rPr>
          <w:b/>
          <w:sz w:val="24"/>
          <w:szCs w:val="24"/>
        </w:rPr>
      </w:pPr>
    </w:p>
    <w:p w:rsidR="00E23C47" w:rsidRPr="00D55E0B" w:rsidRDefault="00E23C47" w:rsidP="00D14D6E">
      <w:pPr>
        <w:spacing w:line="360" w:lineRule="auto"/>
        <w:rPr>
          <w:b/>
          <w:color w:val="0000FF"/>
          <w:sz w:val="24"/>
          <w:szCs w:val="24"/>
        </w:rPr>
      </w:pPr>
      <w:r w:rsidRPr="00D55E0B">
        <w:rPr>
          <w:rFonts w:hint="eastAsia"/>
          <w:b/>
          <w:color w:val="0000FF"/>
          <w:sz w:val="24"/>
          <w:szCs w:val="24"/>
        </w:rPr>
        <w:t>亦舒</w:t>
      </w:r>
    </w:p>
    <w:p w:rsidR="00E23C47" w:rsidRPr="00D55E0B" w:rsidRDefault="00E23C47" w:rsidP="00D14D6E">
      <w:pPr>
        <w:spacing w:line="360" w:lineRule="auto"/>
        <w:rPr>
          <w:color w:val="0000FF"/>
          <w:sz w:val="24"/>
          <w:szCs w:val="24"/>
        </w:rPr>
      </w:pPr>
      <w:r w:rsidRPr="00D55E0B">
        <w:rPr>
          <w:rFonts w:hint="eastAsia"/>
          <w:color w:val="0000FF"/>
          <w:sz w:val="24"/>
          <w:szCs w:val="24"/>
        </w:rPr>
        <w:t>亦舒，是一位多产专业作家，她的作品有着鲜明的时代印记，是在演绎爱情的表面下展示一个冷漠现实的都市社会，展示在这种都市环境中，人的个性、心理所受到的种种压抑与异化。</w:t>
      </w:r>
      <w:r w:rsidRPr="00D55E0B">
        <w:rPr>
          <w:color w:val="0000FF"/>
          <w:sz w:val="24"/>
          <w:szCs w:val="24"/>
        </w:rPr>
        <w:t xml:space="preserve"> </w:t>
      </w:r>
      <w:r w:rsidRPr="00D55E0B">
        <w:rPr>
          <w:rFonts w:hint="eastAsia"/>
          <w:color w:val="0000FF"/>
          <w:sz w:val="24"/>
          <w:szCs w:val="24"/>
        </w:rPr>
        <w:t>代表作《我的前半生》《开到荼蘼》《喜宝》《圆舞》等。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76. </w:t>
      </w:r>
      <w:r w:rsidRPr="00D14D6E">
        <w:rPr>
          <w:rFonts w:hint="eastAsia"/>
          <w:sz w:val="24"/>
          <w:szCs w:val="24"/>
        </w:rPr>
        <w:t>人的天性便是这般凉薄，只要拿更好的来换，一定舍得。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77. </w:t>
      </w:r>
      <w:r w:rsidRPr="00D14D6E">
        <w:rPr>
          <w:rFonts w:hint="eastAsia"/>
          <w:sz w:val="24"/>
          <w:szCs w:val="24"/>
        </w:rPr>
        <w:t>真正有气质的淑女，从不炫耀她所拥有的一切，她不告诉人她读过什么书，去过什么地方，有多少件衣服，买过什么珠宝，因为她没有自卑感。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78. </w:t>
      </w:r>
      <w:r w:rsidRPr="00D14D6E">
        <w:rPr>
          <w:rFonts w:hint="eastAsia"/>
          <w:sz w:val="24"/>
          <w:szCs w:val="24"/>
        </w:rPr>
        <w:t>失去的东西，其实从来未曾真正地属于你，也不必惋惜。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79. </w:t>
      </w:r>
      <w:r w:rsidRPr="00D14D6E">
        <w:rPr>
          <w:rFonts w:hint="eastAsia"/>
          <w:sz w:val="24"/>
          <w:szCs w:val="24"/>
        </w:rPr>
        <w:t>一个成熟的人往往发觉可以责怪的人越来越少，人人都有他的难处。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80. </w:t>
      </w:r>
      <w:r w:rsidRPr="00D14D6E">
        <w:rPr>
          <w:rFonts w:hint="eastAsia"/>
          <w:sz w:val="24"/>
          <w:szCs w:val="24"/>
        </w:rPr>
        <w:t>能够说出的委屈，便不算委屈；能够抢走的爱人，便不算爱人。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</w:p>
    <w:p w:rsidR="00E23C47" w:rsidRPr="00D55E0B" w:rsidRDefault="00E23C47" w:rsidP="00D14D6E">
      <w:pPr>
        <w:spacing w:line="360" w:lineRule="auto"/>
        <w:rPr>
          <w:b/>
          <w:color w:val="0000FF"/>
          <w:sz w:val="24"/>
          <w:szCs w:val="24"/>
        </w:rPr>
      </w:pPr>
      <w:r w:rsidRPr="00D55E0B">
        <w:rPr>
          <w:rFonts w:hint="eastAsia"/>
          <w:b/>
          <w:color w:val="0000FF"/>
          <w:sz w:val="24"/>
          <w:szCs w:val="24"/>
        </w:rPr>
        <w:t>张爱玲</w:t>
      </w:r>
    </w:p>
    <w:p w:rsidR="00E23C47" w:rsidRPr="00D55E0B" w:rsidRDefault="00E23C47" w:rsidP="00D14D6E">
      <w:pPr>
        <w:spacing w:line="360" w:lineRule="auto"/>
        <w:rPr>
          <w:color w:val="0000FF"/>
          <w:sz w:val="24"/>
          <w:szCs w:val="24"/>
        </w:rPr>
      </w:pPr>
      <w:r w:rsidRPr="00D55E0B">
        <w:rPr>
          <w:rFonts w:hint="eastAsia"/>
          <w:color w:val="0000FF"/>
          <w:sz w:val="24"/>
          <w:szCs w:val="24"/>
        </w:rPr>
        <w:t>张爱玲，中国现代作家，张爱玲一生创作大量文学作品。类型包括小说、散文、电影剧本以及文学论著，她的书信也被人们作为著作的一部分加以研究。代表作：《红玫瑰与白玫瑰》《倾城之恋》《半生缘》《色·戒》等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81. </w:t>
      </w:r>
      <w:r w:rsidRPr="00D14D6E">
        <w:rPr>
          <w:rFonts w:hint="eastAsia"/>
          <w:sz w:val="24"/>
          <w:szCs w:val="24"/>
        </w:rPr>
        <w:t>你如果认识从前的我，也许你会原谅现在的我。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82. </w:t>
      </w:r>
      <w:r w:rsidRPr="00D14D6E">
        <w:rPr>
          <w:rFonts w:hint="eastAsia"/>
          <w:sz w:val="24"/>
          <w:szCs w:val="24"/>
        </w:rPr>
        <w:t>也许每一个男子全都有过这样的两个女人，至少两个。</w:t>
      </w:r>
      <w:r w:rsidRPr="00D14D6E">
        <w:rPr>
          <w:sz w:val="24"/>
          <w:szCs w:val="24"/>
        </w:rPr>
        <w:t xml:space="preserve"> </w:t>
      </w:r>
      <w:r w:rsidRPr="00D14D6E">
        <w:rPr>
          <w:rFonts w:hint="eastAsia"/>
          <w:sz w:val="24"/>
          <w:szCs w:val="24"/>
        </w:rPr>
        <w:t>娶了红玫瑰，久而久之，红的变了墙上的一抹蚊子血，白的还是“床前明月光”；</w:t>
      </w:r>
      <w:r w:rsidRPr="00D14D6E">
        <w:rPr>
          <w:sz w:val="24"/>
          <w:szCs w:val="24"/>
        </w:rPr>
        <w:t xml:space="preserve"> </w:t>
      </w:r>
      <w:r w:rsidRPr="00D14D6E">
        <w:rPr>
          <w:rFonts w:hint="eastAsia"/>
          <w:sz w:val="24"/>
          <w:szCs w:val="24"/>
        </w:rPr>
        <w:t>娶了白玫瑰，白的便是衣服上的一粒饭粘子，红的却是心口上的一颗朱砂痣。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83. </w:t>
      </w:r>
      <w:r w:rsidRPr="00D14D6E">
        <w:rPr>
          <w:rFonts w:hint="eastAsia"/>
          <w:sz w:val="24"/>
          <w:szCs w:val="24"/>
        </w:rPr>
        <w:t>笑，全世界便与你同声笑，哭，你便独自哭。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84. </w:t>
      </w:r>
      <w:r w:rsidRPr="00D14D6E">
        <w:rPr>
          <w:rFonts w:hint="eastAsia"/>
          <w:sz w:val="24"/>
          <w:szCs w:val="24"/>
        </w:rPr>
        <w:t>你问我爱你值不值得，其实你应该知道，爱就是不问值得不值得。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85. </w:t>
      </w:r>
      <w:r w:rsidRPr="00D14D6E">
        <w:rPr>
          <w:rFonts w:hint="eastAsia"/>
          <w:sz w:val="24"/>
          <w:szCs w:val="24"/>
        </w:rPr>
        <w:t>我以为爱情可以填满人生的遗憾。然而，制造更多遗憾的。却偏偏是爱情。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</w:p>
    <w:p w:rsidR="00E23C47" w:rsidRPr="00D55E0B" w:rsidRDefault="00E23C47" w:rsidP="00D14D6E">
      <w:pPr>
        <w:spacing w:line="360" w:lineRule="auto"/>
        <w:rPr>
          <w:b/>
          <w:color w:val="0000FF"/>
          <w:sz w:val="24"/>
          <w:szCs w:val="24"/>
        </w:rPr>
      </w:pPr>
      <w:r w:rsidRPr="00D55E0B">
        <w:rPr>
          <w:rFonts w:hint="eastAsia"/>
          <w:b/>
          <w:color w:val="0000FF"/>
          <w:sz w:val="24"/>
          <w:szCs w:val="24"/>
        </w:rPr>
        <w:t>杨绛</w:t>
      </w:r>
    </w:p>
    <w:p w:rsidR="00E23C47" w:rsidRPr="00D55E0B" w:rsidRDefault="00E23C47" w:rsidP="00D14D6E">
      <w:pPr>
        <w:spacing w:line="360" w:lineRule="auto"/>
        <w:rPr>
          <w:color w:val="0000FF"/>
          <w:sz w:val="24"/>
          <w:szCs w:val="24"/>
        </w:rPr>
      </w:pPr>
      <w:r w:rsidRPr="00D55E0B">
        <w:rPr>
          <w:rFonts w:hint="eastAsia"/>
          <w:color w:val="0000FF"/>
          <w:sz w:val="24"/>
          <w:szCs w:val="24"/>
        </w:rPr>
        <w:t>杨绛，中国著名的作家，戏剧家、翻译家。</w:t>
      </w:r>
      <w:r w:rsidRPr="00D55E0B">
        <w:rPr>
          <w:color w:val="0000FF"/>
          <w:sz w:val="24"/>
          <w:szCs w:val="24"/>
        </w:rPr>
        <w:t>2003</w:t>
      </w:r>
      <w:r w:rsidRPr="00D55E0B">
        <w:rPr>
          <w:rFonts w:hint="eastAsia"/>
          <w:color w:val="0000FF"/>
          <w:sz w:val="24"/>
          <w:szCs w:val="24"/>
        </w:rPr>
        <w:t>年，</w:t>
      </w:r>
      <w:r w:rsidRPr="00D55E0B">
        <w:rPr>
          <w:color w:val="0000FF"/>
          <w:sz w:val="24"/>
          <w:szCs w:val="24"/>
        </w:rPr>
        <w:t>93</w:t>
      </w:r>
      <w:r w:rsidRPr="00D55E0B">
        <w:rPr>
          <w:rFonts w:hint="eastAsia"/>
          <w:color w:val="0000FF"/>
          <w:sz w:val="24"/>
          <w:szCs w:val="24"/>
        </w:rPr>
        <w:t>岁的杨绛出版散文随笔《我们仨》，风靡海内外；</w:t>
      </w:r>
      <w:r w:rsidRPr="00D55E0B">
        <w:rPr>
          <w:color w:val="0000FF"/>
          <w:sz w:val="24"/>
          <w:szCs w:val="24"/>
        </w:rPr>
        <w:t>96</w:t>
      </w:r>
      <w:r w:rsidRPr="00D55E0B">
        <w:rPr>
          <w:rFonts w:hint="eastAsia"/>
          <w:color w:val="0000FF"/>
          <w:sz w:val="24"/>
          <w:szCs w:val="24"/>
        </w:rPr>
        <w:t>岁时出版哲理散文集《走到人生边上》，</w:t>
      </w:r>
      <w:r w:rsidRPr="00D55E0B">
        <w:rPr>
          <w:color w:val="0000FF"/>
          <w:sz w:val="24"/>
          <w:szCs w:val="24"/>
        </w:rPr>
        <w:t>102</w:t>
      </w:r>
      <w:r w:rsidRPr="00D55E0B">
        <w:rPr>
          <w:rFonts w:hint="eastAsia"/>
          <w:color w:val="0000FF"/>
          <w:sz w:val="24"/>
          <w:szCs w:val="24"/>
        </w:rPr>
        <w:t>岁时出版</w:t>
      </w:r>
      <w:r w:rsidRPr="00D55E0B">
        <w:rPr>
          <w:color w:val="0000FF"/>
          <w:sz w:val="24"/>
          <w:szCs w:val="24"/>
        </w:rPr>
        <w:t>250</w:t>
      </w:r>
      <w:r w:rsidRPr="00D55E0B">
        <w:rPr>
          <w:rFonts w:hint="eastAsia"/>
          <w:color w:val="0000FF"/>
          <w:sz w:val="24"/>
          <w:szCs w:val="24"/>
        </w:rPr>
        <w:t>万字的《杨绛文集》八卷。</w:t>
      </w:r>
      <w:r w:rsidRPr="00D55E0B">
        <w:rPr>
          <w:color w:val="0000FF"/>
          <w:sz w:val="24"/>
          <w:szCs w:val="24"/>
        </w:rPr>
        <w:t>2014</w:t>
      </w:r>
      <w:r w:rsidRPr="00D55E0B">
        <w:rPr>
          <w:rFonts w:hint="eastAsia"/>
          <w:color w:val="0000FF"/>
          <w:sz w:val="24"/>
          <w:szCs w:val="24"/>
        </w:rPr>
        <w:t>年，杨绛出版《洗澡之后》，为这个故事写了一个称心如意的结局。主要作品：</w:t>
      </w:r>
      <w:r w:rsidRPr="00D55E0B">
        <w:rPr>
          <w:color w:val="0000FF"/>
          <w:sz w:val="24"/>
          <w:szCs w:val="24"/>
        </w:rPr>
        <w:t xml:space="preserve"> </w:t>
      </w:r>
      <w:r w:rsidRPr="00D55E0B">
        <w:rPr>
          <w:rFonts w:hint="eastAsia"/>
          <w:color w:val="0000FF"/>
          <w:sz w:val="24"/>
          <w:szCs w:val="24"/>
        </w:rPr>
        <w:t>《我们仨》《走到人生边上》《洗澡》等。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86. </w:t>
      </w:r>
      <w:r w:rsidRPr="00D14D6E">
        <w:rPr>
          <w:rFonts w:hint="eastAsia"/>
          <w:sz w:val="24"/>
          <w:szCs w:val="24"/>
        </w:rPr>
        <w:t>你的问题主要在于读书不多而想得太多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87. </w:t>
      </w:r>
      <w:r w:rsidRPr="00D14D6E">
        <w:rPr>
          <w:rFonts w:hint="eastAsia"/>
          <w:sz w:val="24"/>
          <w:szCs w:val="24"/>
        </w:rPr>
        <w:t>走好选择的路，别选择好走的路，你才能拥有真正的自己。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88. </w:t>
      </w:r>
      <w:r w:rsidRPr="00D14D6E">
        <w:rPr>
          <w:rFonts w:hint="eastAsia"/>
          <w:sz w:val="24"/>
          <w:szCs w:val="24"/>
        </w:rPr>
        <w:t>年轻的时候以为不读书不足以了解人生，直到后来才发现如果不了解人生，是读不懂书的。读书的意义大概就是用生活所感去读书，用读书所得去生活吧。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89. </w:t>
      </w:r>
      <w:r w:rsidRPr="00D14D6E">
        <w:rPr>
          <w:rFonts w:hint="eastAsia"/>
          <w:sz w:val="24"/>
          <w:szCs w:val="24"/>
        </w:rPr>
        <w:t>我和谁都不争，和谁争我都不屑。简朴的生活、高贵的灵魂是人生的至高境界。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90. </w:t>
      </w:r>
      <w:r w:rsidRPr="00D14D6E">
        <w:rPr>
          <w:rFonts w:hint="eastAsia"/>
          <w:sz w:val="24"/>
          <w:szCs w:val="24"/>
        </w:rPr>
        <w:t>声名，活着也许对自己有用，死后只能被人利用了。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</w:p>
    <w:p w:rsidR="00E23C47" w:rsidRPr="00D55E0B" w:rsidRDefault="00E23C47" w:rsidP="00D14D6E">
      <w:pPr>
        <w:spacing w:line="360" w:lineRule="auto"/>
        <w:rPr>
          <w:b/>
          <w:color w:val="0000FF"/>
          <w:sz w:val="24"/>
          <w:szCs w:val="24"/>
        </w:rPr>
      </w:pPr>
      <w:r w:rsidRPr="00D55E0B">
        <w:rPr>
          <w:rFonts w:hint="eastAsia"/>
          <w:b/>
          <w:color w:val="0000FF"/>
          <w:sz w:val="24"/>
          <w:szCs w:val="24"/>
        </w:rPr>
        <w:t>林清玄</w:t>
      </w:r>
    </w:p>
    <w:p w:rsidR="00E23C47" w:rsidRPr="00D55E0B" w:rsidRDefault="00E23C47" w:rsidP="00D14D6E">
      <w:pPr>
        <w:spacing w:line="360" w:lineRule="auto"/>
        <w:rPr>
          <w:color w:val="0000FF"/>
          <w:sz w:val="24"/>
          <w:szCs w:val="24"/>
        </w:rPr>
      </w:pPr>
      <w:r w:rsidRPr="00D55E0B">
        <w:rPr>
          <w:rFonts w:hint="eastAsia"/>
          <w:color w:val="0000FF"/>
          <w:sz w:val="24"/>
          <w:szCs w:val="24"/>
        </w:rPr>
        <w:t>林清玄，当代著名作家、散文家、诗人、学者。他是台湾作家中最高产的一位，也是获得各类文学奖最多的一位，也被誉为</w:t>
      </w:r>
      <w:r w:rsidRPr="00D55E0B">
        <w:rPr>
          <w:color w:val="0000FF"/>
          <w:sz w:val="24"/>
          <w:szCs w:val="24"/>
        </w:rPr>
        <w:t>"</w:t>
      </w:r>
      <w:r w:rsidRPr="00D55E0B">
        <w:rPr>
          <w:rFonts w:hint="eastAsia"/>
          <w:color w:val="0000FF"/>
          <w:sz w:val="24"/>
          <w:szCs w:val="24"/>
        </w:rPr>
        <w:t>当代散文八大作家</w:t>
      </w:r>
      <w:r w:rsidRPr="00D55E0B">
        <w:rPr>
          <w:color w:val="0000FF"/>
          <w:sz w:val="24"/>
          <w:szCs w:val="24"/>
        </w:rPr>
        <w:t>"</w:t>
      </w:r>
      <w:r w:rsidRPr="00D55E0B">
        <w:rPr>
          <w:rFonts w:hint="eastAsia"/>
          <w:color w:val="0000FF"/>
          <w:sz w:val="24"/>
          <w:szCs w:val="24"/>
        </w:rPr>
        <w:t>之一。代表作：</w:t>
      </w:r>
      <w:r w:rsidRPr="00D55E0B">
        <w:rPr>
          <w:color w:val="0000FF"/>
          <w:sz w:val="24"/>
          <w:szCs w:val="24"/>
        </w:rPr>
        <w:t xml:space="preserve"> </w:t>
      </w:r>
      <w:r w:rsidRPr="00D55E0B">
        <w:rPr>
          <w:rFonts w:hint="eastAsia"/>
          <w:color w:val="0000FF"/>
          <w:sz w:val="24"/>
          <w:szCs w:val="24"/>
        </w:rPr>
        <w:t>《人生最美是清欢》《温一壶月光下酒》《你心柔软，却有力量》等。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91. </w:t>
      </w:r>
      <w:r w:rsidRPr="00D14D6E">
        <w:rPr>
          <w:rFonts w:hint="eastAsia"/>
          <w:sz w:val="24"/>
          <w:szCs w:val="24"/>
        </w:rPr>
        <w:t>今天比昨天慈悲，今天比昨天智慧，今天比昨天快乐。这就是成功。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92. </w:t>
      </w:r>
      <w:r w:rsidRPr="00D14D6E">
        <w:rPr>
          <w:rFonts w:hint="eastAsia"/>
          <w:sz w:val="24"/>
          <w:szCs w:val="24"/>
        </w:rPr>
        <w:t>以清净心看世界，以欢喜心过生活，以平常心生情味，以柔软心除挂碍。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93. </w:t>
      </w:r>
      <w:r w:rsidRPr="00D14D6E">
        <w:rPr>
          <w:rFonts w:hint="eastAsia"/>
          <w:sz w:val="24"/>
          <w:szCs w:val="24"/>
        </w:rPr>
        <w:t>谦卑的心是宛如野草小花的心，不取笑外面的世界，也不在意世界的嘲讽。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94. </w:t>
      </w:r>
      <w:r w:rsidRPr="00D14D6E">
        <w:rPr>
          <w:rFonts w:hint="eastAsia"/>
          <w:sz w:val="24"/>
          <w:szCs w:val="24"/>
        </w:rPr>
        <w:t>茶若相似，味不必如一。但凡茗茶，一泡苦涩，二泡甘香，三泡浓沉，四泡清洌，五泡清淡，此后，再好的茶也索然无味。诚似人生五种，年少青涩，青春芳醇，中年沉重，壮年回香，老年无味。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r w:rsidRPr="00D14D6E">
        <w:rPr>
          <w:sz w:val="24"/>
          <w:szCs w:val="24"/>
        </w:rPr>
        <w:t xml:space="preserve">95. </w:t>
      </w:r>
      <w:r w:rsidRPr="00D14D6E">
        <w:rPr>
          <w:rFonts w:hint="eastAsia"/>
          <w:sz w:val="24"/>
          <w:szCs w:val="24"/>
        </w:rPr>
        <w:t>人生需要准备的，不是昂贵的茶，而是喝茶的心情。</w:t>
      </w: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</w:p>
    <w:p w:rsidR="00E23C47" w:rsidRPr="00D14D6E" w:rsidRDefault="00E23C47" w:rsidP="00D14D6E">
      <w:pPr>
        <w:spacing w:line="360" w:lineRule="auto"/>
        <w:rPr>
          <w:sz w:val="24"/>
          <w:szCs w:val="24"/>
        </w:rPr>
      </w:pPr>
      <w:bookmarkStart w:id="0" w:name="_GoBack"/>
      <w:bookmarkEnd w:id="0"/>
    </w:p>
    <w:p w:rsidR="00E23C47" w:rsidRPr="00D55E0B" w:rsidRDefault="00E23C47" w:rsidP="00D55E0B">
      <w:pPr>
        <w:spacing w:line="360" w:lineRule="auto"/>
        <w:rPr>
          <w:b/>
          <w:color w:val="0000FF"/>
          <w:sz w:val="24"/>
          <w:szCs w:val="24"/>
        </w:rPr>
      </w:pPr>
      <w:r w:rsidRPr="00D55E0B">
        <w:rPr>
          <w:rFonts w:hint="eastAsia"/>
          <w:b/>
          <w:color w:val="0000FF"/>
          <w:sz w:val="24"/>
          <w:szCs w:val="24"/>
        </w:rPr>
        <w:t>莫言</w:t>
      </w:r>
    </w:p>
    <w:p w:rsidR="00E23C47" w:rsidRPr="00D55E0B" w:rsidRDefault="00E23C47" w:rsidP="00D55E0B">
      <w:pPr>
        <w:spacing w:line="360" w:lineRule="auto"/>
        <w:rPr>
          <w:color w:val="0000FF"/>
          <w:sz w:val="24"/>
          <w:szCs w:val="24"/>
        </w:rPr>
      </w:pPr>
      <w:r w:rsidRPr="00D55E0B">
        <w:rPr>
          <w:rFonts w:hint="eastAsia"/>
          <w:color w:val="0000FF"/>
          <w:sz w:val="24"/>
          <w:szCs w:val="24"/>
        </w:rPr>
        <w:t>莫言，中国当代著名作家。</w:t>
      </w:r>
      <w:r w:rsidRPr="00D55E0B">
        <w:rPr>
          <w:color w:val="0000FF"/>
          <w:sz w:val="24"/>
          <w:szCs w:val="24"/>
        </w:rPr>
        <w:t>80</w:t>
      </w:r>
      <w:r w:rsidRPr="00D55E0B">
        <w:rPr>
          <w:rFonts w:hint="eastAsia"/>
          <w:color w:val="0000FF"/>
          <w:sz w:val="24"/>
          <w:szCs w:val="24"/>
        </w:rPr>
        <w:t>年代中期以乡土作品崛起，充满着“怀乡”以及“怨乡”的复杂情感，被归类为“寻根文学”作家。</w:t>
      </w:r>
      <w:r w:rsidRPr="00D55E0B">
        <w:rPr>
          <w:color w:val="0000FF"/>
          <w:sz w:val="24"/>
          <w:szCs w:val="24"/>
        </w:rPr>
        <w:t>2005</w:t>
      </w:r>
      <w:r w:rsidRPr="00D55E0B">
        <w:rPr>
          <w:rFonts w:hint="eastAsia"/>
          <w:color w:val="0000FF"/>
          <w:sz w:val="24"/>
          <w:szCs w:val="24"/>
        </w:rPr>
        <w:t>年莫言的《檀香刑》全票入围茅盾文学奖初选。</w:t>
      </w:r>
      <w:r w:rsidRPr="00D55E0B">
        <w:rPr>
          <w:color w:val="0000FF"/>
          <w:sz w:val="24"/>
          <w:szCs w:val="24"/>
        </w:rPr>
        <w:t>2011</w:t>
      </w:r>
      <w:r w:rsidRPr="00D55E0B">
        <w:rPr>
          <w:rFonts w:hint="eastAsia"/>
          <w:color w:val="0000FF"/>
          <w:sz w:val="24"/>
          <w:szCs w:val="24"/>
        </w:rPr>
        <w:t>年莫言凭借作品《蛙》获得茅盾文学奖。</w:t>
      </w:r>
      <w:r w:rsidRPr="00D55E0B">
        <w:rPr>
          <w:color w:val="0000FF"/>
          <w:sz w:val="24"/>
          <w:szCs w:val="24"/>
        </w:rPr>
        <w:t>2012</w:t>
      </w:r>
      <w:r w:rsidRPr="00D55E0B">
        <w:rPr>
          <w:rFonts w:hint="eastAsia"/>
          <w:color w:val="0000FF"/>
          <w:sz w:val="24"/>
          <w:szCs w:val="24"/>
        </w:rPr>
        <w:t>年莫言获得诺贝尔文学奖。</w:t>
      </w:r>
    </w:p>
    <w:p w:rsidR="00E23C47" w:rsidRPr="00D14D6E" w:rsidRDefault="00E23C47" w:rsidP="00D55E0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96</w:t>
      </w:r>
      <w:r w:rsidRPr="00D14D6E">
        <w:rPr>
          <w:sz w:val="24"/>
          <w:szCs w:val="24"/>
        </w:rPr>
        <w:t xml:space="preserve">. </w:t>
      </w:r>
      <w:r w:rsidRPr="00D14D6E">
        <w:rPr>
          <w:rFonts w:hint="eastAsia"/>
          <w:sz w:val="24"/>
          <w:szCs w:val="24"/>
        </w:rPr>
        <w:t>世事犹如书籍，一页页被翻过去。人要向前看，少翻历史旧账。</w:t>
      </w:r>
    </w:p>
    <w:p w:rsidR="00E23C47" w:rsidRPr="00D14D6E" w:rsidRDefault="00E23C47" w:rsidP="00D55E0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97</w:t>
      </w:r>
      <w:r w:rsidRPr="00D14D6E">
        <w:rPr>
          <w:sz w:val="24"/>
          <w:szCs w:val="24"/>
        </w:rPr>
        <w:t xml:space="preserve">. </w:t>
      </w:r>
      <w:r w:rsidRPr="00D14D6E">
        <w:rPr>
          <w:rFonts w:hint="eastAsia"/>
          <w:sz w:val="24"/>
          <w:szCs w:val="24"/>
        </w:rPr>
        <w:t>文学和科学相比，的确没什么用处，但文学最大的用处，也许就是它没有用处。教育也如此，所谓的分数、学历、甚至知识都不是教育本质，教育本质是</w:t>
      </w:r>
      <w:r w:rsidRPr="00D14D6E">
        <w:rPr>
          <w:sz w:val="24"/>
          <w:szCs w:val="24"/>
        </w:rPr>
        <w:t>:</w:t>
      </w:r>
      <w:r w:rsidRPr="00D14D6E">
        <w:rPr>
          <w:rFonts w:hint="eastAsia"/>
          <w:sz w:val="24"/>
          <w:szCs w:val="24"/>
        </w:rPr>
        <w:t>一棵树摇动另一棵树，一朵云推动另一朵云，一个灵魂唤醒另一个灵魂。</w:t>
      </w:r>
    </w:p>
    <w:p w:rsidR="00E23C47" w:rsidRPr="00D14D6E" w:rsidRDefault="00E23C47" w:rsidP="00D55E0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98</w:t>
      </w:r>
      <w:r w:rsidRPr="00D14D6E">
        <w:rPr>
          <w:sz w:val="24"/>
          <w:szCs w:val="24"/>
        </w:rPr>
        <w:t xml:space="preserve">. </w:t>
      </w:r>
      <w:r w:rsidRPr="00D14D6E">
        <w:rPr>
          <w:rFonts w:hint="eastAsia"/>
          <w:sz w:val="24"/>
          <w:szCs w:val="24"/>
        </w:rPr>
        <w:t>喧嚣是社会生活的一个方面，或者说是本来面貌，没有任何力量能让一个社会不喧嚣。最近十几年越来越喧嚣，但喧嚣不可能永远掩盖真相，或者说不能永远掩盖真实</w:t>
      </w:r>
    </w:p>
    <w:p w:rsidR="00E23C47" w:rsidRPr="00D14D6E" w:rsidRDefault="00E23C47" w:rsidP="00D55E0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99</w:t>
      </w:r>
      <w:r w:rsidRPr="00D14D6E">
        <w:rPr>
          <w:sz w:val="24"/>
          <w:szCs w:val="24"/>
        </w:rPr>
        <w:t xml:space="preserve">. </w:t>
      </w:r>
      <w:r w:rsidRPr="00D14D6E">
        <w:rPr>
          <w:rFonts w:hint="eastAsia"/>
          <w:sz w:val="24"/>
          <w:szCs w:val="24"/>
        </w:rPr>
        <w:t>当众人都哭时，应该允许有的人不哭，当哭成为一种表演时，更应该允许有的人不哭。</w:t>
      </w:r>
    </w:p>
    <w:p w:rsidR="00E23C47" w:rsidRPr="00D14D6E" w:rsidRDefault="00E23C47" w:rsidP="00D55E0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100</w:t>
      </w:r>
      <w:r w:rsidRPr="00D14D6E">
        <w:rPr>
          <w:sz w:val="24"/>
          <w:szCs w:val="24"/>
        </w:rPr>
        <w:t xml:space="preserve">. </w:t>
      </w:r>
      <w:r w:rsidRPr="00D14D6E">
        <w:rPr>
          <w:rFonts w:hint="eastAsia"/>
          <w:sz w:val="24"/>
          <w:szCs w:val="24"/>
        </w:rPr>
        <w:t>世间的万物就是这样，小坏小怪遭人厌恨，大坏大怪被人敬仰。</w:t>
      </w:r>
    </w:p>
    <w:p w:rsidR="00E23C47" w:rsidRPr="00D14D6E" w:rsidRDefault="00E23C47" w:rsidP="00D55E0B">
      <w:pPr>
        <w:spacing w:line="360" w:lineRule="auto"/>
        <w:rPr>
          <w:sz w:val="24"/>
          <w:szCs w:val="24"/>
        </w:rPr>
      </w:pPr>
    </w:p>
    <w:p w:rsidR="00E23C47" w:rsidRPr="00D55E0B" w:rsidRDefault="00E23C47" w:rsidP="00D55E0B">
      <w:pPr>
        <w:rPr>
          <w:sz w:val="24"/>
          <w:szCs w:val="24"/>
        </w:rPr>
      </w:pPr>
    </w:p>
    <w:sectPr w:rsidR="00E23C47" w:rsidRPr="00D55E0B" w:rsidSect="003E6F3E">
      <w:footerReference w:type="default" r:id="rId6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3C47" w:rsidRDefault="00E23C47" w:rsidP="003E6F3E">
      <w:r>
        <w:separator/>
      </w:r>
    </w:p>
  </w:endnote>
  <w:endnote w:type="continuationSeparator" w:id="0">
    <w:p w:rsidR="00E23C47" w:rsidRDefault="00E23C47" w:rsidP="003E6F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C47" w:rsidRDefault="00E23C47">
    <w:pPr>
      <w:pStyle w:val="Footer"/>
      <w:jc w:val="center"/>
    </w:pPr>
    <w:fldSimple w:instr="PAGE   \* MERGEFORMAT">
      <w:r w:rsidRPr="006128C5">
        <w:rPr>
          <w:noProof/>
          <w:lang w:val="zh-CN"/>
        </w:rPr>
        <w:t>2</w:t>
      </w:r>
    </w:fldSimple>
  </w:p>
  <w:p w:rsidR="00E23C47" w:rsidRDefault="00E23C4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3C47" w:rsidRDefault="00E23C47" w:rsidP="003E6F3E">
      <w:r>
        <w:separator/>
      </w:r>
    </w:p>
  </w:footnote>
  <w:footnote w:type="continuationSeparator" w:id="0">
    <w:p w:rsidR="00E23C47" w:rsidRDefault="00E23C47" w:rsidP="003E6F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29F5"/>
    <w:rsid w:val="001F59D6"/>
    <w:rsid w:val="002805C8"/>
    <w:rsid w:val="002A402A"/>
    <w:rsid w:val="002F35CE"/>
    <w:rsid w:val="003E6F3E"/>
    <w:rsid w:val="006128C5"/>
    <w:rsid w:val="006C18AA"/>
    <w:rsid w:val="00895323"/>
    <w:rsid w:val="009B3B3D"/>
    <w:rsid w:val="00A829F5"/>
    <w:rsid w:val="00AC4236"/>
    <w:rsid w:val="00B26C7B"/>
    <w:rsid w:val="00B9747D"/>
    <w:rsid w:val="00C655E1"/>
    <w:rsid w:val="00C758B5"/>
    <w:rsid w:val="00CD66DB"/>
    <w:rsid w:val="00D14D6E"/>
    <w:rsid w:val="00D55E0B"/>
    <w:rsid w:val="00E23C47"/>
    <w:rsid w:val="00E82C17"/>
    <w:rsid w:val="00EB3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6DB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E6F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E6F3E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3E6F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E6F3E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10</Pages>
  <Words>1155</Words>
  <Characters>6587</Characters>
  <Application/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nick</cp:lastModifiedBy>
  <cp:revision/>
  <dcterms:created xsi:type="dcterms:W3CDTF">2018-01-22T11:48:00Z</dcterms:created>
  <dcterms:modified xsi:type="dcterms:W3CDTF">2018-01-24T02:13:14Z</dcterms:modified>
  <cp:category/>
</cp:coreProperties>
</file>