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3C" w:rsidRPr="000C7867" w:rsidRDefault="00BB673C" w:rsidP="00983846">
      <w:pPr>
        <w:spacing w:line="400" w:lineRule="exact"/>
        <w:jc w:val="center"/>
        <w:rPr>
          <w:b/>
          <w:sz w:val="30"/>
          <w:szCs w:val="30"/>
        </w:rPr>
      </w:pPr>
      <w:r w:rsidRPr="000C7867">
        <w:rPr>
          <w:rFonts w:hint="eastAsia"/>
          <w:b/>
          <w:sz w:val="30"/>
          <w:szCs w:val="30"/>
        </w:rPr>
        <w:t>七年级下册古诗词复习题</w:t>
      </w:r>
    </w:p>
    <w:p w:rsidR="00BB673C" w:rsidRPr="000C7867" w:rsidRDefault="00BB673C" w:rsidP="00983846">
      <w:pPr>
        <w:jc w:val="center"/>
        <w:rPr>
          <w:rFonts w:ascii="仿宋_GB2312" w:eastAsia="仿宋_GB2312"/>
          <w:szCs w:val="21"/>
        </w:rPr>
      </w:pPr>
      <w:r w:rsidRPr="000C7867">
        <w:rPr>
          <w:rFonts w:ascii="楷体_GB2312" w:eastAsia="楷体_GB2312" w:hint="eastAsia"/>
          <w:szCs w:val="21"/>
        </w:rPr>
        <w:t>命题人：</w:t>
      </w:r>
      <w:r w:rsidRPr="000C7867">
        <w:rPr>
          <w:rFonts w:ascii="仿宋_GB2312" w:eastAsia="仿宋_GB2312" w:hint="eastAsia"/>
          <w:szCs w:val="21"/>
        </w:rPr>
        <w:t>黄</w:t>
      </w:r>
      <w:r w:rsidRPr="000C7867">
        <w:rPr>
          <w:rFonts w:ascii="仿宋_GB2312" w:eastAsia="仿宋_GB2312"/>
          <w:szCs w:val="21"/>
        </w:rPr>
        <w:t>SIR</w:t>
      </w:r>
    </w:p>
    <w:p w:rsidR="00BB673C" w:rsidRPr="000C7867" w:rsidRDefault="00BB673C" w:rsidP="000C7867">
      <w:pPr>
        <w:spacing w:line="312" w:lineRule="auto"/>
        <w:rPr>
          <w:rFonts w:ascii="楷体_GB2312" w:eastAsia="楷体_GB2312"/>
          <w:szCs w:val="21"/>
        </w:rPr>
      </w:pPr>
      <w:r w:rsidRPr="000C7867">
        <w:rPr>
          <w:rFonts w:ascii="楷体_GB2312" w:eastAsia="楷体_GB2312" w:hint="eastAsia"/>
          <w:szCs w:val="21"/>
        </w:rPr>
        <w:t>一、</w:t>
      </w:r>
      <w:r w:rsidRPr="000C7867">
        <w:rPr>
          <w:rFonts w:ascii="楷体_GB2312" w:eastAsia="楷体_GB2312" w:hint="eastAsia"/>
          <w:b/>
          <w:bCs/>
          <w:szCs w:val="21"/>
        </w:rPr>
        <w:t>直接默写</w:t>
      </w:r>
    </w:p>
    <w:p w:rsidR="00BB673C" w:rsidRPr="000C7867" w:rsidRDefault="00BB673C" w:rsidP="000C7867">
      <w:pPr>
        <w:spacing w:line="312" w:lineRule="auto"/>
      </w:pPr>
      <w:r w:rsidRPr="000C7867">
        <w:t>1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，黑水托着孤舟。《我的老师》</w:t>
      </w:r>
    </w:p>
    <w:p w:rsidR="00BB673C" w:rsidRPr="000C7867" w:rsidRDefault="00BB673C" w:rsidP="000C7867">
      <w:pPr>
        <w:spacing w:line="312" w:lineRule="auto"/>
      </w:pPr>
      <w:r w:rsidRPr="000C7867">
        <w:t>2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，初日照高林。《题破山寺后禅院》</w:t>
      </w:r>
    </w:p>
    <w:p w:rsidR="00BB673C" w:rsidRPr="000C7867" w:rsidRDefault="00BB673C" w:rsidP="000C7867">
      <w:pPr>
        <w:spacing w:line="312" w:lineRule="auto"/>
      </w:pPr>
      <w:r w:rsidRPr="000C7867">
        <w:t>3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，禅房花木深。《题破山寺后禅院》</w:t>
      </w:r>
    </w:p>
    <w:p w:rsidR="00BB673C" w:rsidRPr="000C7867" w:rsidRDefault="00BB673C" w:rsidP="000C7867">
      <w:pPr>
        <w:spacing w:line="312" w:lineRule="auto"/>
      </w:pPr>
      <w:r w:rsidRPr="000C7867">
        <w:t>4</w:t>
      </w:r>
      <w:r w:rsidRPr="000C7867">
        <w:rPr>
          <w:rFonts w:hint="eastAsia"/>
        </w:rPr>
        <w:t>、山光悦鸟性，</w:t>
      </w:r>
      <w:r w:rsidRPr="000C7867">
        <w:t>___________________</w:t>
      </w:r>
      <w:r w:rsidRPr="000C7867">
        <w:rPr>
          <w:rFonts w:hint="eastAsia"/>
        </w:rPr>
        <w:t>。《题破山寺后禅院》</w:t>
      </w:r>
    </w:p>
    <w:p w:rsidR="00BB673C" w:rsidRPr="000C7867" w:rsidRDefault="00BB673C" w:rsidP="000C7867">
      <w:pPr>
        <w:spacing w:line="312" w:lineRule="auto"/>
      </w:pPr>
      <w:r w:rsidRPr="000C7867">
        <w:t>5</w:t>
      </w:r>
      <w:r w:rsidRPr="000C7867">
        <w:rPr>
          <w:rFonts w:hint="eastAsia"/>
        </w:rPr>
        <w:t>、万籁此俱寂，</w:t>
      </w:r>
      <w:r w:rsidRPr="000C7867">
        <w:t>___________________</w:t>
      </w:r>
      <w:r w:rsidRPr="000C7867">
        <w:rPr>
          <w:rFonts w:hint="eastAsia"/>
        </w:rPr>
        <w:t>。《题破山寺后禅院》</w:t>
      </w:r>
    </w:p>
    <w:p w:rsidR="00BB673C" w:rsidRPr="000C7867" w:rsidRDefault="00BB673C" w:rsidP="000C7867">
      <w:pPr>
        <w:spacing w:line="312" w:lineRule="auto"/>
      </w:pPr>
      <w:r w:rsidRPr="000C7867">
        <w:t>6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，乾坤日夜浮。《登岳阳楼》</w:t>
      </w:r>
    </w:p>
    <w:p w:rsidR="00BB673C" w:rsidRPr="000C7867" w:rsidRDefault="00BB673C" w:rsidP="000C7867">
      <w:pPr>
        <w:spacing w:line="312" w:lineRule="auto"/>
      </w:pPr>
      <w:r w:rsidRPr="000C7867">
        <w:t>7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，凭轩涕泗流。《登岳阳楼》</w:t>
      </w:r>
    </w:p>
    <w:p w:rsidR="00BB673C" w:rsidRPr="000C7867" w:rsidRDefault="00BB673C" w:rsidP="000C7867">
      <w:pPr>
        <w:spacing w:line="312" w:lineRule="auto"/>
      </w:pPr>
      <w:r w:rsidRPr="000C7867">
        <w:t>8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，流响出疏桐。《蝉》</w:t>
      </w:r>
    </w:p>
    <w:p w:rsidR="00BB673C" w:rsidRPr="000C7867" w:rsidRDefault="00BB673C" w:rsidP="000C7867">
      <w:pPr>
        <w:spacing w:line="312" w:lineRule="auto"/>
      </w:pPr>
      <w:r w:rsidRPr="000C7867">
        <w:t>9</w:t>
      </w:r>
      <w:r w:rsidRPr="000C7867">
        <w:rPr>
          <w:rFonts w:hint="eastAsia"/>
        </w:rPr>
        <w:t>、居高声自远，</w:t>
      </w:r>
      <w:r w:rsidRPr="000C7867">
        <w:t>__________________</w:t>
      </w:r>
      <w:r w:rsidRPr="000C7867">
        <w:rPr>
          <w:rFonts w:hint="eastAsia"/>
        </w:rPr>
        <w:t>。《蝉》</w:t>
      </w:r>
    </w:p>
    <w:p w:rsidR="00BB673C" w:rsidRPr="000C7867" w:rsidRDefault="00BB673C" w:rsidP="000C7867">
      <w:pPr>
        <w:spacing w:line="312" w:lineRule="auto"/>
      </w:pPr>
      <w:r w:rsidRPr="000C7867">
        <w:t>10</w:t>
      </w:r>
      <w:r w:rsidRPr="000C7867">
        <w:rPr>
          <w:rFonts w:hint="eastAsia"/>
        </w:rPr>
        <w:t>、孤雁不饮啄，</w:t>
      </w:r>
      <w:r w:rsidRPr="000C7867">
        <w:t>_________________</w:t>
      </w:r>
      <w:r w:rsidRPr="000C7867">
        <w:rPr>
          <w:rFonts w:hint="eastAsia"/>
        </w:rPr>
        <w:t>。《孤雁》</w:t>
      </w:r>
    </w:p>
    <w:p w:rsidR="00BB673C" w:rsidRPr="000C7867" w:rsidRDefault="00BB673C" w:rsidP="000C7867">
      <w:pPr>
        <w:spacing w:line="312" w:lineRule="auto"/>
      </w:pPr>
      <w:r w:rsidRPr="000C7867">
        <w:t>11</w:t>
      </w:r>
      <w:r w:rsidRPr="000C7867">
        <w:rPr>
          <w:rFonts w:hint="eastAsia"/>
        </w:rPr>
        <w:t>、谁怜一片影，</w:t>
      </w:r>
      <w:r w:rsidRPr="000C7867">
        <w:t>_________________</w:t>
      </w:r>
      <w:r w:rsidRPr="000C7867">
        <w:rPr>
          <w:rFonts w:hint="eastAsia"/>
        </w:rPr>
        <w:t>？《孤雁》</w:t>
      </w:r>
    </w:p>
    <w:p w:rsidR="00BB673C" w:rsidRPr="000C7867" w:rsidRDefault="00BB673C" w:rsidP="000C7867">
      <w:pPr>
        <w:spacing w:line="312" w:lineRule="auto"/>
      </w:pPr>
      <w:r w:rsidRPr="000C7867">
        <w:t>12</w:t>
      </w:r>
      <w:r w:rsidRPr="000C7867">
        <w:rPr>
          <w:rFonts w:hint="eastAsia"/>
        </w:rPr>
        <w:t>、</w:t>
      </w:r>
      <w:r w:rsidRPr="000C7867">
        <w:t>___________________</w:t>
      </w:r>
      <w:r w:rsidRPr="000C7867">
        <w:rPr>
          <w:rFonts w:hint="eastAsia"/>
        </w:rPr>
        <w:t>，鸣噪自纷纷。《孤雁》</w:t>
      </w:r>
    </w:p>
    <w:p w:rsidR="00BB673C" w:rsidRPr="000C7867" w:rsidRDefault="00BB673C" w:rsidP="000C7867">
      <w:pPr>
        <w:spacing w:line="312" w:lineRule="auto"/>
      </w:pPr>
      <w:r w:rsidRPr="000C7867">
        <w:t>13</w:t>
      </w:r>
      <w:r w:rsidRPr="000C7867">
        <w:rPr>
          <w:rFonts w:hint="eastAsia"/>
        </w:rPr>
        <w:t>、</w:t>
      </w:r>
      <w:r w:rsidRPr="000C7867">
        <w:t>___________________</w:t>
      </w:r>
      <w:r w:rsidRPr="000C7867">
        <w:rPr>
          <w:rFonts w:hint="eastAsia"/>
        </w:rPr>
        <w:t>，品流应得近山鸡。《鹧鸪》</w:t>
      </w:r>
    </w:p>
    <w:p w:rsidR="00BB673C" w:rsidRPr="000C7867" w:rsidRDefault="00BB673C" w:rsidP="000C7867">
      <w:pPr>
        <w:spacing w:line="312" w:lineRule="auto"/>
      </w:pPr>
      <w:r w:rsidRPr="000C7867">
        <w:t>14</w:t>
      </w:r>
      <w:r w:rsidRPr="000C7867">
        <w:rPr>
          <w:rFonts w:hint="eastAsia"/>
        </w:rPr>
        <w:t>、</w:t>
      </w:r>
      <w:r w:rsidRPr="000C7867">
        <w:t>___________________</w:t>
      </w:r>
      <w:r w:rsidRPr="000C7867">
        <w:rPr>
          <w:rFonts w:hint="eastAsia"/>
        </w:rPr>
        <w:t>，花落黄陵庙里啼。《鹧鸪》</w:t>
      </w:r>
    </w:p>
    <w:p w:rsidR="00BB673C" w:rsidRPr="000C7867" w:rsidRDefault="00BB673C" w:rsidP="000C7867">
      <w:pPr>
        <w:spacing w:line="312" w:lineRule="auto"/>
      </w:pPr>
      <w:r w:rsidRPr="000C7867">
        <w:t>15</w:t>
      </w:r>
      <w:r w:rsidRPr="000C7867">
        <w:rPr>
          <w:rFonts w:hint="eastAsia"/>
        </w:rPr>
        <w:t>、</w:t>
      </w:r>
      <w:r w:rsidRPr="000C7867">
        <w:t>___________________</w:t>
      </w:r>
      <w:r w:rsidRPr="000C7867">
        <w:rPr>
          <w:rFonts w:hint="eastAsia"/>
        </w:rPr>
        <w:t>，佳人才唱翠眉低。《鹧鸪》</w:t>
      </w:r>
    </w:p>
    <w:p w:rsidR="00BB673C" w:rsidRPr="000C7867" w:rsidRDefault="00BB673C" w:rsidP="000C7867">
      <w:pPr>
        <w:spacing w:line="312" w:lineRule="auto"/>
      </w:pPr>
      <w:r w:rsidRPr="000C7867">
        <w:t>16</w:t>
      </w:r>
      <w:r w:rsidRPr="000C7867">
        <w:rPr>
          <w:rFonts w:hint="eastAsia"/>
        </w:rPr>
        <w:t>、相呼相应湘江阔，</w:t>
      </w:r>
      <w:r w:rsidRPr="000C7867">
        <w:t>____________________</w:t>
      </w:r>
      <w:r w:rsidRPr="000C7867">
        <w:rPr>
          <w:rFonts w:hint="eastAsia"/>
        </w:rPr>
        <w:t>。《鹧鸪》</w:t>
      </w:r>
    </w:p>
    <w:p w:rsidR="00BB673C" w:rsidRPr="000C7867" w:rsidRDefault="00BB673C" w:rsidP="000C7867">
      <w:pPr>
        <w:spacing w:line="312" w:lineRule="auto"/>
      </w:pPr>
      <w:r w:rsidRPr="000C7867">
        <w:t>17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，芙蓉向脸两边开。《采莲曲》</w:t>
      </w:r>
    </w:p>
    <w:p w:rsidR="00BB673C" w:rsidRPr="000C7867" w:rsidRDefault="00BB673C" w:rsidP="000C7867">
      <w:pPr>
        <w:spacing w:line="312" w:lineRule="auto"/>
      </w:pPr>
      <w:r w:rsidRPr="000C7867">
        <w:t>18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，闻歌始觉有人来。《采莲曲》</w:t>
      </w:r>
    </w:p>
    <w:p w:rsidR="00BB673C" w:rsidRPr="000C7867" w:rsidRDefault="00BB673C" w:rsidP="000C7867">
      <w:pPr>
        <w:spacing w:line="312" w:lineRule="auto"/>
      </w:pPr>
      <w:r w:rsidRPr="000C7867">
        <w:t>19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，倚槛风摆柄柄香。《莲叶》</w:t>
      </w:r>
    </w:p>
    <w:p w:rsidR="00BB673C" w:rsidRPr="000C7867" w:rsidRDefault="00BB673C" w:rsidP="000C7867">
      <w:pPr>
        <w:spacing w:line="312" w:lineRule="auto"/>
      </w:pPr>
      <w:r w:rsidRPr="000C7867">
        <w:t>20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，雨中留得盖鸳鸯。《莲叶》</w:t>
      </w:r>
    </w:p>
    <w:p w:rsidR="00BB673C" w:rsidRPr="000C7867" w:rsidRDefault="00BB673C" w:rsidP="000C7867">
      <w:pPr>
        <w:spacing w:line="312" w:lineRule="auto"/>
      </w:pPr>
      <w:r w:rsidRPr="000C7867">
        <w:t>21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，卷舒开合任天真。《赠荷花》</w:t>
      </w:r>
    </w:p>
    <w:p w:rsidR="00BB673C" w:rsidRPr="000C7867" w:rsidRDefault="00BB673C" w:rsidP="000C7867">
      <w:pPr>
        <w:spacing w:line="312" w:lineRule="auto"/>
      </w:pPr>
      <w:r w:rsidRPr="000C7867">
        <w:t>22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，此花真合在瑶池。《白莲》</w:t>
      </w:r>
    </w:p>
    <w:p w:rsidR="00BB673C" w:rsidRPr="000C7867" w:rsidRDefault="00BB673C" w:rsidP="000C7867">
      <w:pPr>
        <w:spacing w:line="312" w:lineRule="auto"/>
      </w:pPr>
      <w:r w:rsidRPr="000C7867">
        <w:t>23</w:t>
      </w:r>
      <w:r w:rsidRPr="000C7867">
        <w:rPr>
          <w:rFonts w:hint="eastAsia"/>
        </w:rPr>
        <w:t>、</w:t>
      </w:r>
      <w:r w:rsidRPr="000C7867">
        <w:t>__________________</w:t>
      </w:r>
      <w:r w:rsidRPr="000C7867">
        <w:rPr>
          <w:rFonts w:hint="eastAsia"/>
        </w:rPr>
        <w:t>？月晓清风欲堕时。《白莲》</w:t>
      </w:r>
    </w:p>
    <w:p w:rsidR="00BB673C" w:rsidRPr="000C7867" w:rsidRDefault="00BB673C" w:rsidP="000C7867">
      <w:pPr>
        <w:spacing w:line="312" w:lineRule="auto"/>
      </w:pPr>
      <w:r w:rsidRPr="000C7867">
        <w:t>24</w:t>
      </w:r>
      <w:r w:rsidRPr="000C7867">
        <w:rPr>
          <w:rFonts w:hint="eastAsia"/>
        </w:rPr>
        <w:t>、城中担上卖莲房，</w:t>
      </w:r>
      <w:r w:rsidRPr="000C7867">
        <w:t>_____________________</w:t>
      </w:r>
      <w:r w:rsidRPr="000C7867">
        <w:rPr>
          <w:rFonts w:hint="eastAsia"/>
        </w:rPr>
        <w:t>。《莲》</w:t>
      </w:r>
    </w:p>
    <w:p w:rsidR="00BB673C" w:rsidRPr="000C7867" w:rsidRDefault="00BB673C" w:rsidP="000C7867">
      <w:pPr>
        <w:spacing w:line="312" w:lineRule="auto"/>
      </w:pPr>
      <w:r w:rsidRPr="000C7867">
        <w:t>25</w:t>
      </w:r>
      <w:r w:rsidRPr="000C7867">
        <w:rPr>
          <w:rFonts w:hint="eastAsia"/>
        </w:rPr>
        <w:t>、旋折荷花剥莲子，</w:t>
      </w:r>
      <w:r w:rsidRPr="000C7867">
        <w:t>_____________________</w:t>
      </w:r>
      <w:r w:rsidRPr="000C7867">
        <w:rPr>
          <w:rFonts w:hint="eastAsia"/>
        </w:rPr>
        <w:t>。《莲》</w:t>
      </w:r>
    </w:p>
    <w:p w:rsidR="00BB673C" w:rsidRPr="000C7867" w:rsidRDefault="00BB673C" w:rsidP="000C7867">
      <w:pPr>
        <w:spacing w:line="312" w:lineRule="auto"/>
      </w:pPr>
      <w:r w:rsidRPr="000C7867">
        <w:t>26</w:t>
      </w:r>
      <w:r w:rsidRPr="000C7867">
        <w:rPr>
          <w:rFonts w:hint="eastAsia"/>
        </w:rPr>
        <w:t>、出淤泥而不染，</w:t>
      </w:r>
      <w:r w:rsidRPr="000C7867">
        <w:t>___________________</w:t>
      </w:r>
      <w:r w:rsidRPr="000C7867">
        <w:rPr>
          <w:rFonts w:hint="eastAsia"/>
        </w:rPr>
        <w:t>。《爱莲说》</w:t>
      </w:r>
    </w:p>
    <w:p w:rsidR="00BB673C" w:rsidRPr="000C7867" w:rsidRDefault="00BB673C" w:rsidP="000C7867">
      <w:pPr>
        <w:spacing w:line="312" w:lineRule="auto"/>
      </w:pPr>
      <w:r w:rsidRPr="000C7867">
        <w:t>27</w:t>
      </w:r>
      <w:r w:rsidRPr="000C7867">
        <w:rPr>
          <w:rFonts w:hint="eastAsia"/>
        </w:rPr>
        <w:t>、须晴日，</w:t>
      </w:r>
      <w:r w:rsidRPr="000C7867">
        <w:t>_______________</w:t>
      </w:r>
      <w:r w:rsidRPr="000C7867">
        <w:rPr>
          <w:rFonts w:hint="eastAsia"/>
        </w:rPr>
        <w:t>，分外妖娆。《沁园春》</w:t>
      </w:r>
    </w:p>
    <w:p w:rsidR="00BB673C" w:rsidRPr="000C7867" w:rsidRDefault="00BB673C" w:rsidP="000C7867">
      <w:pPr>
        <w:spacing w:line="312" w:lineRule="auto"/>
      </w:pPr>
      <w:r w:rsidRPr="000C7867">
        <w:t>28</w:t>
      </w:r>
      <w:r w:rsidRPr="000C7867">
        <w:rPr>
          <w:rFonts w:hint="eastAsia"/>
        </w:rPr>
        <w:t>、江山如此多娇，</w:t>
      </w:r>
      <w:r w:rsidRPr="000C7867">
        <w:t>___________________</w:t>
      </w:r>
      <w:r w:rsidRPr="000C7867">
        <w:rPr>
          <w:rFonts w:hint="eastAsia"/>
        </w:rPr>
        <w:t>。《沁园春》</w:t>
      </w:r>
    </w:p>
    <w:p w:rsidR="00BB673C" w:rsidRPr="000C7867" w:rsidRDefault="00BB673C" w:rsidP="000C7867">
      <w:pPr>
        <w:spacing w:line="312" w:lineRule="auto"/>
      </w:pPr>
      <w:r w:rsidRPr="000C7867">
        <w:t>29</w:t>
      </w:r>
      <w:r w:rsidRPr="000C7867">
        <w:rPr>
          <w:rFonts w:hint="eastAsia"/>
        </w:rPr>
        <w:t>、俱往矣，</w:t>
      </w:r>
      <w:r w:rsidRPr="000C7867">
        <w:t>______________</w:t>
      </w:r>
      <w:r w:rsidRPr="000C7867">
        <w:rPr>
          <w:rFonts w:hint="eastAsia"/>
        </w:rPr>
        <w:t>，还看今朝。《沁园春》</w:t>
      </w:r>
    </w:p>
    <w:p w:rsidR="00BB673C" w:rsidRPr="000C7867" w:rsidRDefault="00BB673C" w:rsidP="000C7867">
      <w:pPr>
        <w:spacing w:line="312" w:lineRule="auto"/>
      </w:pPr>
      <w:r w:rsidRPr="000C7867">
        <w:t>30</w:t>
      </w:r>
      <w:r w:rsidRPr="000C7867">
        <w:rPr>
          <w:rFonts w:hint="eastAsia"/>
        </w:rPr>
        <w:t>、已是悬崖百丈冰，</w:t>
      </w:r>
      <w:r w:rsidRPr="000C7867">
        <w:t>________________</w:t>
      </w:r>
      <w:r w:rsidRPr="000C7867">
        <w:rPr>
          <w:rFonts w:hint="eastAsia"/>
        </w:rPr>
        <w:t>。《卜算子》</w:t>
      </w:r>
    </w:p>
    <w:p w:rsidR="00BB673C" w:rsidRPr="000C7867" w:rsidRDefault="00BB673C" w:rsidP="000C7867">
      <w:pPr>
        <w:spacing w:line="312" w:lineRule="auto"/>
      </w:pPr>
      <w:r w:rsidRPr="000C7867">
        <w:t>31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，她在丛中笑。《卜算子》</w:t>
      </w:r>
    </w:p>
    <w:p w:rsidR="00BB673C" w:rsidRPr="000C7867" w:rsidRDefault="00BB673C" w:rsidP="000C7867">
      <w:pPr>
        <w:spacing w:line="312" w:lineRule="auto"/>
      </w:pPr>
      <w:r w:rsidRPr="000C7867">
        <w:t>32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，只有香如故。《卜算子》</w:t>
      </w:r>
    </w:p>
    <w:p w:rsidR="00BB673C" w:rsidRPr="000C7867" w:rsidRDefault="00BB673C" w:rsidP="000C7867">
      <w:pPr>
        <w:spacing w:line="312" w:lineRule="auto"/>
      </w:pPr>
      <w:r w:rsidRPr="000C7867">
        <w:t>33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，关山度若飞。《木兰诗》</w:t>
      </w:r>
    </w:p>
    <w:p w:rsidR="00BB673C" w:rsidRPr="000C7867" w:rsidRDefault="00BB673C" w:rsidP="000C7867">
      <w:pPr>
        <w:spacing w:line="312" w:lineRule="auto"/>
      </w:pPr>
      <w:r w:rsidRPr="000C7867">
        <w:t>34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，寒光照铁衣。《木兰诗》</w:t>
      </w:r>
    </w:p>
    <w:p w:rsidR="00BB673C" w:rsidRPr="000C7867" w:rsidRDefault="00BB673C" w:rsidP="000C7867">
      <w:pPr>
        <w:spacing w:line="312" w:lineRule="auto"/>
      </w:pPr>
      <w:r w:rsidRPr="000C7867">
        <w:t>35</w:t>
      </w:r>
      <w:r w:rsidRPr="000C7867">
        <w:rPr>
          <w:rFonts w:hint="eastAsia"/>
        </w:rPr>
        <w:t>、力尽不知热，</w:t>
      </w:r>
      <w:r w:rsidRPr="000C7867">
        <w:t>____________________</w:t>
      </w:r>
      <w:r w:rsidRPr="000C7867">
        <w:rPr>
          <w:rFonts w:hint="eastAsia"/>
        </w:rPr>
        <w:t>。《观刈麦》</w:t>
      </w:r>
    </w:p>
    <w:p w:rsidR="00BB673C" w:rsidRPr="000C7867" w:rsidRDefault="00BB673C" w:rsidP="000C7867">
      <w:pPr>
        <w:spacing w:line="312" w:lineRule="auto"/>
      </w:pPr>
      <w:r w:rsidRPr="000C7867">
        <w:t>36</w:t>
      </w:r>
      <w:r w:rsidRPr="000C7867">
        <w:rPr>
          <w:rFonts w:hint="eastAsia"/>
        </w:rPr>
        <w:t>、田家少闲月，</w:t>
      </w:r>
      <w:r w:rsidRPr="000C7867">
        <w:t>____________________</w:t>
      </w:r>
      <w:r w:rsidRPr="000C7867">
        <w:rPr>
          <w:rFonts w:hint="eastAsia"/>
        </w:rPr>
        <w:t>。《观刈麦》</w:t>
      </w:r>
    </w:p>
    <w:p w:rsidR="00BB673C" w:rsidRPr="000C7867" w:rsidRDefault="00BB673C" w:rsidP="000C7867">
      <w:pPr>
        <w:spacing w:line="312" w:lineRule="auto"/>
      </w:pPr>
      <w:r w:rsidRPr="000C7867">
        <w:t>37</w:t>
      </w:r>
      <w:r w:rsidRPr="000C7867">
        <w:rPr>
          <w:rFonts w:hint="eastAsia"/>
        </w:rPr>
        <w:t>、妇姑荷箪食，</w:t>
      </w:r>
      <w:r w:rsidRPr="000C7867">
        <w:t>____________________</w:t>
      </w:r>
      <w:r w:rsidRPr="000C7867">
        <w:rPr>
          <w:rFonts w:hint="eastAsia"/>
        </w:rPr>
        <w:t>。《观刈麦》</w:t>
      </w:r>
    </w:p>
    <w:p w:rsidR="00BB673C" w:rsidRPr="000C7867" w:rsidRDefault="00BB673C" w:rsidP="000C7867">
      <w:pPr>
        <w:spacing w:line="312" w:lineRule="auto"/>
      </w:pPr>
      <w:r w:rsidRPr="000C7867">
        <w:t>38</w:t>
      </w:r>
      <w:r w:rsidRPr="000C7867">
        <w:rPr>
          <w:rFonts w:hint="eastAsia"/>
        </w:rPr>
        <w:t>、足蒸暑土气，</w:t>
      </w:r>
      <w:r w:rsidRPr="000C7867">
        <w:t>____________________</w:t>
      </w:r>
      <w:r w:rsidRPr="000C7867">
        <w:rPr>
          <w:rFonts w:hint="eastAsia"/>
        </w:rPr>
        <w:t>。《观刈麦》</w:t>
      </w:r>
    </w:p>
    <w:p w:rsidR="00BB673C" w:rsidRPr="000C7867" w:rsidRDefault="00BB673C" w:rsidP="000C7867">
      <w:pPr>
        <w:spacing w:line="312" w:lineRule="auto"/>
      </w:pPr>
      <w:r w:rsidRPr="000C7867">
        <w:t>39</w:t>
      </w:r>
      <w:r w:rsidRPr="000C7867">
        <w:rPr>
          <w:rFonts w:hint="eastAsia"/>
        </w:rPr>
        <w:t>、右手秉遗穗，</w:t>
      </w:r>
      <w:r w:rsidRPr="000C7867">
        <w:t>____________________</w:t>
      </w:r>
      <w:r w:rsidRPr="000C7867">
        <w:rPr>
          <w:rFonts w:hint="eastAsia"/>
        </w:rPr>
        <w:t>。《观刈麦》</w:t>
      </w:r>
    </w:p>
    <w:p w:rsidR="00BB673C" w:rsidRPr="000C7867" w:rsidRDefault="00BB673C" w:rsidP="000C7867">
      <w:pPr>
        <w:spacing w:line="312" w:lineRule="auto"/>
      </w:pPr>
      <w:r w:rsidRPr="000C7867">
        <w:t>40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，岁晏有余粮。《观刈麦》</w:t>
      </w:r>
    </w:p>
    <w:p w:rsidR="00BB673C" w:rsidRPr="000C7867" w:rsidRDefault="00BB673C" w:rsidP="000C7867">
      <w:pPr>
        <w:spacing w:line="312" w:lineRule="auto"/>
      </w:pPr>
      <w:r w:rsidRPr="000C7867">
        <w:t>41</w:t>
      </w:r>
      <w:r w:rsidRPr="000C7867">
        <w:rPr>
          <w:rFonts w:hint="eastAsia"/>
        </w:rPr>
        <w:t>、八百里分麾下炙，</w:t>
      </w:r>
      <w:r w:rsidRPr="000C7867">
        <w:t>___________________</w:t>
      </w:r>
      <w:r w:rsidRPr="000C7867">
        <w:rPr>
          <w:rFonts w:hint="eastAsia"/>
        </w:rPr>
        <w:t>。《破阵子》</w:t>
      </w:r>
    </w:p>
    <w:p w:rsidR="00BB673C" w:rsidRPr="000C7867" w:rsidRDefault="00BB673C" w:rsidP="000C7867">
      <w:pPr>
        <w:spacing w:line="312" w:lineRule="auto"/>
      </w:pPr>
      <w:r w:rsidRPr="000C7867">
        <w:t>42</w:t>
      </w:r>
      <w:r w:rsidRPr="000C7867">
        <w:rPr>
          <w:rFonts w:hint="eastAsia"/>
        </w:rPr>
        <w:t>、马作的卢飞快，</w:t>
      </w:r>
      <w:r w:rsidRPr="000C7867">
        <w:t>_____________________</w:t>
      </w:r>
      <w:r w:rsidRPr="000C7867">
        <w:rPr>
          <w:rFonts w:hint="eastAsia"/>
        </w:rPr>
        <w:t>。《破阵子》</w:t>
      </w:r>
    </w:p>
    <w:p w:rsidR="00BB673C" w:rsidRPr="000C7867" w:rsidRDefault="00BB673C" w:rsidP="000C7867">
      <w:pPr>
        <w:spacing w:line="312" w:lineRule="auto"/>
      </w:pPr>
      <w:r w:rsidRPr="000C7867">
        <w:t>43</w:t>
      </w:r>
      <w:r w:rsidRPr="000C7867">
        <w:rPr>
          <w:rFonts w:hint="eastAsia"/>
        </w:rPr>
        <w:t>、大漠孤烟直，</w:t>
      </w:r>
      <w:r w:rsidRPr="000C7867">
        <w:t>_____________________</w:t>
      </w:r>
      <w:r w:rsidRPr="000C7867">
        <w:rPr>
          <w:rFonts w:hint="eastAsia"/>
        </w:rPr>
        <w:t>。《使至塞上》</w:t>
      </w:r>
    </w:p>
    <w:p w:rsidR="00BB673C" w:rsidRPr="000C7867" w:rsidRDefault="00BB673C" w:rsidP="000C7867">
      <w:pPr>
        <w:spacing w:line="312" w:lineRule="auto"/>
      </w:pPr>
      <w:r w:rsidRPr="000C7867">
        <w:t>44</w:t>
      </w:r>
      <w:r w:rsidRPr="000C7867">
        <w:rPr>
          <w:rFonts w:hint="eastAsia"/>
        </w:rPr>
        <w:t>、了却君王天下事，</w:t>
      </w:r>
      <w:r w:rsidRPr="000C7867">
        <w:t>____________________</w:t>
      </w:r>
      <w:r w:rsidRPr="000C7867">
        <w:rPr>
          <w:rFonts w:hint="eastAsia"/>
        </w:rPr>
        <w:t>。《破阵子》</w:t>
      </w:r>
    </w:p>
    <w:p w:rsidR="00BB673C" w:rsidRPr="000C7867" w:rsidRDefault="00BB673C" w:rsidP="000C7867">
      <w:pPr>
        <w:spacing w:line="312" w:lineRule="auto"/>
      </w:pPr>
      <w:r w:rsidRPr="000C7867">
        <w:t>45</w:t>
      </w:r>
      <w:r w:rsidRPr="000C7867">
        <w:rPr>
          <w:rFonts w:hint="eastAsia"/>
        </w:rPr>
        <w:t>、晴川历历汉阳树，</w:t>
      </w:r>
      <w:r w:rsidRPr="000C7867">
        <w:t>____________________</w:t>
      </w:r>
      <w:r w:rsidRPr="000C7867">
        <w:rPr>
          <w:rFonts w:hint="eastAsia"/>
        </w:rPr>
        <w:t>。《黄鹤楼》</w:t>
      </w:r>
    </w:p>
    <w:p w:rsidR="00BB673C" w:rsidRPr="000C7867" w:rsidRDefault="00BB673C" w:rsidP="000C7867">
      <w:pPr>
        <w:spacing w:line="312" w:lineRule="auto"/>
      </w:pPr>
      <w:r w:rsidRPr="000C7867">
        <w:t>46</w:t>
      </w:r>
      <w:r w:rsidRPr="000C7867">
        <w:rPr>
          <w:rFonts w:hint="eastAsia"/>
        </w:rPr>
        <w:t>、种豆南山下，</w:t>
      </w:r>
      <w:r w:rsidRPr="000C7867">
        <w:t>______________________</w:t>
      </w:r>
      <w:r w:rsidRPr="000C7867">
        <w:rPr>
          <w:rFonts w:hint="eastAsia"/>
        </w:rPr>
        <w:t>。《归园田居》</w:t>
      </w:r>
    </w:p>
    <w:p w:rsidR="00BB673C" w:rsidRPr="000C7867" w:rsidRDefault="00BB673C" w:rsidP="000C7867">
      <w:pPr>
        <w:spacing w:line="312" w:lineRule="auto"/>
      </w:pPr>
      <w:r w:rsidRPr="000C7867">
        <w:t>47</w:t>
      </w:r>
      <w:r w:rsidRPr="000C7867">
        <w:rPr>
          <w:rFonts w:hint="eastAsia"/>
        </w:rPr>
        <w:t>、心口呀莫要这么厉害地跳，</w:t>
      </w:r>
      <w:r w:rsidRPr="000C7867">
        <w:t>_____________________________</w:t>
      </w:r>
      <w:r w:rsidRPr="000C7867">
        <w:rPr>
          <w:rFonts w:hint="eastAsia"/>
        </w:rPr>
        <w:t>。</w:t>
      </w:r>
    </w:p>
    <w:p w:rsidR="00BB673C" w:rsidRPr="000C7867" w:rsidRDefault="00BB673C" w:rsidP="000C7867">
      <w:pPr>
        <w:spacing w:line="312" w:lineRule="auto"/>
      </w:pPr>
      <w:r w:rsidRPr="000C7867">
        <w:t>50</w:t>
      </w:r>
      <w:r w:rsidRPr="000C7867">
        <w:rPr>
          <w:rFonts w:hint="eastAsia"/>
        </w:rPr>
        <w:t>、杜甫川唱来柳林铺笑，</w:t>
      </w:r>
      <w:r w:rsidRPr="000C7867">
        <w:t>____________________</w:t>
      </w:r>
      <w:r w:rsidRPr="000C7867">
        <w:rPr>
          <w:rFonts w:hint="eastAsia"/>
        </w:rPr>
        <w:t>。《回延安》</w:t>
      </w:r>
    </w:p>
    <w:p w:rsidR="00BB673C" w:rsidRPr="000C7867" w:rsidRDefault="00BB673C" w:rsidP="000C7867">
      <w:pPr>
        <w:spacing w:line="312" w:lineRule="auto"/>
      </w:pPr>
      <w:r w:rsidRPr="000C7867">
        <w:t>51</w:t>
      </w:r>
      <w:r w:rsidRPr="000C7867">
        <w:rPr>
          <w:rFonts w:hint="eastAsia"/>
        </w:rPr>
        <w:t>、树梢树枝树根根，</w:t>
      </w:r>
      <w:r w:rsidRPr="000C7867">
        <w:t>________________________</w:t>
      </w:r>
      <w:r w:rsidRPr="000C7867">
        <w:rPr>
          <w:rFonts w:hint="eastAsia"/>
        </w:rPr>
        <w:t>。《回延安》</w:t>
      </w:r>
    </w:p>
    <w:p w:rsidR="00BB673C" w:rsidRPr="000C7867" w:rsidRDefault="00BB673C" w:rsidP="000C7867">
      <w:pPr>
        <w:spacing w:line="312" w:lineRule="auto"/>
      </w:pPr>
      <w:r w:rsidRPr="000C7867">
        <w:t>52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，肩膀上的红旗手中的书。《回延安》</w:t>
      </w:r>
    </w:p>
    <w:p w:rsidR="00BB673C" w:rsidRPr="000C7867" w:rsidRDefault="00BB673C" w:rsidP="000C7867">
      <w:pPr>
        <w:spacing w:line="312" w:lineRule="auto"/>
      </w:pPr>
      <w:r w:rsidRPr="000C7867">
        <w:t>53</w:t>
      </w:r>
      <w:r w:rsidRPr="000C7867">
        <w:rPr>
          <w:rFonts w:hint="eastAsia"/>
        </w:rPr>
        <w:t>、那榆阴下的一潭，不是清泉，是天上虹；</w:t>
      </w:r>
      <w:r w:rsidRPr="000C7867">
        <w:t>________________</w:t>
      </w:r>
      <w:r w:rsidRPr="000C7867">
        <w:rPr>
          <w:rFonts w:hint="eastAsia"/>
        </w:rPr>
        <w:t>，</w:t>
      </w:r>
      <w:r w:rsidRPr="000C7867">
        <w:t>______________</w:t>
      </w:r>
      <w:r w:rsidRPr="000C7867">
        <w:rPr>
          <w:rFonts w:hint="eastAsia"/>
        </w:rPr>
        <w:t>。</w:t>
      </w:r>
    </w:p>
    <w:p w:rsidR="00BB673C" w:rsidRPr="000C7867" w:rsidRDefault="00BB673C" w:rsidP="000C7867">
      <w:pPr>
        <w:spacing w:line="312" w:lineRule="auto"/>
      </w:pPr>
      <w:r w:rsidRPr="000C7867">
        <w:t>54</w:t>
      </w:r>
      <w:r w:rsidRPr="000C7867">
        <w:rPr>
          <w:rFonts w:hint="eastAsia"/>
        </w:rPr>
        <w:t>、征蓬出汉塞，</w:t>
      </w:r>
      <w:r w:rsidRPr="000C7867">
        <w:t>____________________</w:t>
      </w:r>
      <w:r w:rsidRPr="000C7867">
        <w:rPr>
          <w:rFonts w:hint="eastAsia"/>
        </w:rPr>
        <w:t>。《使至塞上》</w:t>
      </w:r>
    </w:p>
    <w:p w:rsidR="00BB673C" w:rsidRPr="000C7867" w:rsidRDefault="00BB673C" w:rsidP="000C7867">
      <w:pPr>
        <w:spacing w:line="312" w:lineRule="auto"/>
      </w:pPr>
      <w:r w:rsidRPr="000C7867">
        <w:t>55</w:t>
      </w:r>
      <w:r w:rsidRPr="000C7867">
        <w:rPr>
          <w:rFonts w:hint="eastAsia"/>
        </w:rPr>
        <w:t>、</w:t>
      </w:r>
      <w:r w:rsidRPr="000C7867">
        <w:t>____________________</w:t>
      </w:r>
      <w:r w:rsidRPr="000C7867">
        <w:rPr>
          <w:rFonts w:hint="eastAsia"/>
        </w:rPr>
        <w:t>，此地空余黄鹤楼。《黄鹤楼》</w:t>
      </w:r>
    </w:p>
    <w:p w:rsidR="00BB673C" w:rsidRPr="000C7867" w:rsidRDefault="00BB673C" w:rsidP="000C7867">
      <w:pPr>
        <w:spacing w:line="312" w:lineRule="auto"/>
      </w:pPr>
      <w:r w:rsidRPr="000C7867">
        <w:t>56</w:t>
      </w:r>
      <w:r w:rsidRPr="000C7867">
        <w:rPr>
          <w:rFonts w:hint="eastAsia"/>
        </w:rPr>
        <w:t>、晨兴理荒秽，</w:t>
      </w:r>
      <w:r w:rsidRPr="000C7867">
        <w:t>________________________</w:t>
      </w:r>
      <w:r w:rsidRPr="000C7867">
        <w:rPr>
          <w:rFonts w:hint="eastAsia"/>
        </w:rPr>
        <w:t>。《归园田居》</w:t>
      </w:r>
    </w:p>
    <w:p w:rsidR="00BB673C" w:rsidRPr="000C7867" w:rsidRDefault="00BB673C" w:rsidP="000C7867">
      <w:pPr>
        <w:spacing w:line="312" w:lineRule="auto"/>
      </w:pPr>
      <w:r w:rsidRPr="000C7867">
        <w:t>57</w:t>
      </w:r>
      <w:r w:rsidRPr="000C7867">
        <w:rPr>
          <w:rFonts w:hint="eastAsia"/>
        </w:rPr>
        <w:t>、一儿曰：日初出大如车盖，</w:t>
      </w:r>
      <w:r w:rsidRPr="000C7867">
        <w:t>______________________</w:t>
      </w:r>
      <w:r w:rsidRPr="000C7867">
        <w:rPr>
          <w:rFonts w:hint="eastAsia"/>
        </w:rPr>
        <w:t>，</w:t>
      </w:r>
      <w:r w:rsidRPr="000C7867">
        <w:t>____________________________</w:t>
      </w:r>
      <w:r w:rsidRPr="000C7867">
        <w:rPr>
          <w:rFonts w:hint="eastAsia"/>
        </w:rPr>
        <w:t>？</w:t>
      </w:r>
    </w:p>
    <w:p w:rsidR="00BB673C" w:rsidRPr="000C7867" w:rsidRDefault="00BB673C" w:rsidP="000C7867">
      <w:pPr>
        <w:spacing w:line="312" w:lineRule="auto"/>
      </w:pPr>
      <w:r w:rsidRPr="000C7867">
        <w:rPr>
          <w:rFonts w:hint="eastAsia"/>
        </w:rPr>
        <w:t>一儿曰：日初出沧沧凉凉，</w:t>
      </w:r>
      <w:r w:rsidRPr="000C7867">
        <w:t>______________________</w:t>
      </w:r>
      <w:r w:rsidRPr="000C7867">
        <w:rPr>
          <w:rFonts w:hint="eastAsia"/>
        </w:rPr>
        <w:t>，</w:t>
      </w:r>
      <w:r w:rsidRPr="000C7867">
        <w:t>____________________________</w:t>
      </w:r>
      <w:r w:rsidRPr="000C7867">
        <w:rPr>
          <w:rFonts w:hint="eastAsia"/>
        </w:rPr>
        <w:t>？</w:t>
      </w:r>
    </w:p>
    <w:p w:rsidR="00BB673C" w:rsidRPr="000C7867" w:rsidRDefault="00BB673C" w:rsidP="000C7867">
      <w:pPr>
        <w:spacing w:line="312" w:lineRule="auto"/>
      </w:pPr>
      <w:r w:rsidRPr="000C7867">
        <w:rPr>
          <w:rFonts w:hint="eastAsia"/>
        </w:rPr>
        <w:t>孔子不能决也。两小儿曰：</w:t>
      </w:r>
      <w:r w:rsidRPr="000C7867">
        <w:t>______________________</w:t>
      </w:r>
      <w:r w:rsidRPr="000C7867">
        <w:rPr>
          <w:rFonts w:hint="eastAsia"/>
        </w:rPr>
        <w:t>！（解释“孰”：</w:t>
      </w:r>
      <w:r w:rsidRPr="000C7867">
        <w:t xml:space="preserve">      </w:t>
      </w:r>
      <w:r w:rsidRPr="000C7867">
        <w:rPr>
          <w:rFonts w:hint="eastAsia"/>
        </w:rPr>
        <w:t>知：</w:t>
      </w:r>
      <w:r w:rsidRPr="000C7867">
        <w:t xml:space="preserve">     </w:t>
      </w:r>
      <w:r w:rsidRPr="000C7867">
        <w:rPr>
          <w:rFonts w:hint="eastAsia"/>
        </w:rPr>
        <w:t>）</w:t>
      </w:r>
    </w:p>
    <w:p w:rsidR="00BB673C" w:rsidRPr="000C7867" w:rsidRDefault="00BB673C" w:rsidP="000C7867">
      <w:pPr>
        <w:spacing w:line="312" w:lineRule="auto"/>
      </w:pPr>
      <w:r w:rsidRPr="000C7867">
        <w:t>58</w:t>
      </w:r>
      <w:r w:rsidRPr="000C7867">
        <w:rPr>
          <w:rFonts w:hint="eastAsia"/>
        </w:rPr>
        <w:t>、费祎登仙，尝驾黄鹤返憩于此，</w:t>
      </w:r>
      <w:r w:rsidRPr="000C7867">
        <w:t>__________</w:t>
      </w:r>
      <w:r w:rsidRPr="000C7867">
        <w:rPr>
          <w:rFonts w:hint="eastAsia"/>
        </w:rPr>
        <w:t>。事列《神仙》之传，</w:t>
      </w:r>
      <w:r w:rsidRPr="000C7867">
        <w:t>____________________</w:t>
      </w:r>
      <w:r w:rsidRPr="000C7867">
        <w:rPr>
          <w:rFonts w:hint="eastAsia"/>
        </w:rPr>
        <w:t>。观其</w:t>
      </w:r>
      <w:r w:rsidRPr="000C7867">
        <w:t>________</w:t>
      </w:r>
      <w:r w:rsidRPr="000C7867">
        <w:rPr>
          <w:rFonts w:hint="eastAsia"/>
        </w:rPr>
        <w:t>，</w:t>
      </w:r>
      <w:r w:rsidRPr="000C7867">
        <w:t>_______</w:t>
      </w:r>
      <w:r w:rsidRPr="000C7867">
        <w:rPr>
          <w:rFonts w:hint="eastAsia"/>
        </w:rPr>
        <w:t>，</w:t>
      </w:r>
      <w:r w:rsidRPr="000C7867">
        <w:t>_______</w:t>
      </w:r>
      <w:r w:rsidRPr="000C7867">
        <w:rPr>
          <w:rFonts w:hint="eastAsia"/>
        </w:rPr>
        <w:t>，</w:t>
      </w:r>
      <w:r w:rsidRPr="000C7867">
        <w:t>_______</w:t>
      </w:r>
      <w:r w:rsidRPr="000C7867">
        <w:rPr>
          <w:rFonts w:hint="eastAsia"/>
        </w:rPr>
        <w:t>；</w:t>
      </w:r>
      <w:r w:rsidRPr="000C7867">
        <w:t>______</w:t>
      </w:r>
      <w:r w:rsidRPr="000C7867">
        <w:rPr>
          <w:rFonts w:hint="eastAsia"/>
        </w:rPr>
        <w:t>，</w:t>
      </w:r>
      <w:r w:rsidRPr="000C7867">
        <w:t>_______</w:t>
      </w:r>
      <w:r w:rsidRPr="000C7867">
        <w:rPr>
          <w:rFonts w:hint="eastAsia"/>
        </w:rPr>
        <w:t>；</w:t>
      </w:r>
      <w:r w:rsidRPr="000C7867">
        <w:t>______</w:t>
      </w:r>
      <w:r w:rsidRPr="000C7867">
        <w:rPr>
          <w:rFonts w:hint="eastAsia"/>
        </w:rPr>
        <w:t>，</w:t>
      </w:r>
      <w:r w:rsidRPr="000C7867">
        <w:t>_______</w:t>
      </w:r>
      <w:r w:rsidRPr="000C7867">
        <w:rPr>
          <w:rFonts w:hint="eastAsia"/>
        </w:rPr>
        <w:t>：</w:t>
      </w:r>
      <w:r w:rsidRPr="000C7867">
        <w:t>__________</w:t>
      </w:r>
      <w:r w:rsidRPr="000C7867">
        <w:rPr>
          <w:rFonts w:hint="eastAsia"/>
        </w:rPr>
        <w:t>。</w:t>
      </w:r>
    </w:p>
    <w:p w:rsidR="00BB673C" w:rsidRPr="000C7867" w:rsidRDefault="00BB673C" w:rsidP="000C7867">
      <w:pPr>
        <w:spacing w:line="312" w:lineRule="auto"/>
      </w:pPr>
      <w:r w:rsidRPr="000C7867">
        <w:t>59</w:t>
      </w:r>
      <w:r w:rsidRPr="000C7867">
        <w:rPr>
          <w:rFonts w:hint="eastAsia"/>
        </w:rPr>
        <w:t>、普少习吏事，</w:t>
      </w:r>
      <w:r w:rsidRPr="000C7867">
        <w:t>___________</w:t>
      </w:r>
      <w:r w:rsidRPr="000C7867">
        <w:rPr>
          <w:rFonts w:hint="eastAsia"/>
        </w:rPr>
        <w:t>，</w:t>
      </w:r>
      <w:r w:rsidRPr="000C7867">
        <w:t>__________</w:t>
      </w:r>
      <w:r w:rsidRPr="000C7867">
        <w:rPr>
          <w:rFonts w:hint="eastAsia"/>
        </w:rPr>
        <w:t>，太祖常劝以读书。</w:t>
      </w:r>
      <w:r w:rsidRPr="000C7867">
        <w:t>________________</w:t>
      </w:r>
      <w:r w:rsidRPr="000C7867">
        <w:rPr>
          <w:rFonts w:hint="eastAsia"/>
        </w:rPr>
        <w:t>，</w:t>
      </w:r>
      <w:r w:rsidRPr="000C7867">
        <w:t>________</w:t>
      </w:r>
      <w:r w:rsidRPr="000C7867">
        <w:rPr>
          <w:rFonts w:hint="eastAsia"/>
        </w:rPr>
        <w:t>，</w:t>
      </w:r>
    </w:p>
    <w:p w:rsidR="00BB673C" w:rsidRPr="000C7867" w:rsidRDefault="00BB673C" w:rsidP="000C7867">
      <w:pPr>
        <w:spacing w:line="312" w:lineRule="auto"/>
      </w:pPr>
      <w:r w:rsidRPr="000C7867">
        <w:t>____________</w:t>
      </w:r>
      <w:r w:rsidRPr="000C7867">
        <w:rPr>
          <w:rFonts w:hint="eastAsia"/>
        </w:rPr>
        <w:t>，</w:t>
      </w:r>
      <w:r w:rsidRPr="000C7867">
        <w:t>_________</w:t>
      </w:r>
      <w:r w:rsidRPr="000C7867">
        <w:rPr>
          <w:rFonts w:hint="eastAsia"/>
        </w:rPr>
        <w:t>。及次日临政，</w:t>
      </w:r>
      <w:r w:rsidRPr="000C7867">
        <w:t>____________</w:t>
      </w:r>
      <w:r w:rsidRPr="000C7867">
        <w:rPr>
          <w:rFonts w:hint="eastAsia"/>
        </w:rPr>
        <w:t>。</w:t>
      </w:r>
      <w:r w:rsidRPr="000C7867">
        <w:t>_____</w:t>
      </w:r>
      <w:r w:rsidRPr="000C7867">
        <w:rPr>
          <w:rFonts w:hint="eastAsia"/>
        </w:rPr>
        <w:t>，</w:t>
      </w:r>
      <w:r w:rsidRPr="000C7867">
        <w:t>____________________</w:t>
      </w:r>
      <w:r w:rsidRPr="000C7867">
        <w:rPr>
          <w:rFonts w:hint="eastAsia"/>
        </w:rPr>
        <w:t>，则《论语》二十篇也。</w:t>
      </w:r>
    </w:p>
    <w:p w:rsidR="00BB673C" w:rsidRPr="000C7867" w:rsidRDefault="00BB673C" w:rsidP="000C7867">
      <w:pPr>
        <w:spacing w:line="312" w:lineRule="auto"/>
      </w:pPr>
      <w:r w:rsidRPr="000C7867">
        <w:t>60</w:t>
      </w:r>
      <w:r w:rsidRPr="000C7867">
        <w:rPr>
          <w:rFonts w:hint="eastAsia"/>
        </w:rPr>
        <w:t>、普性深沉有岸谷，</w:t>
      </w:r>
      <w:r w:rsidRPr="000C7867">
        <w:t>_____________</w:t>
      </w:r>
      <w:r w:rsidRPr="000C7867">
        <w:rPr>
          <w:rFonts w:hint="eastAsia"/>
        </w:rPr>
        <w:t>，</w:t>
      </w:r>
      <w:r w:rsidRPr="000C7867">
        <w:t>_____________________</w:t>
      </w:r>
      <w:r w:rsidRPr="000C7867">
        <w:rPr>
          <w:rFonts w:hint="eastAsia"/>
        </w:rPr>
        <w:t>。宋初，</w:t>
      </w:r>
      <w:r w:rsidRPr="000C7867">
        <w:t>___________________</w:t>
      </w:r>
      <w:r w:rsidRPr="000C7867">
        <w:rPr>
          <w:rFonts w:hint="eastAsia"/>
        </w:rPr>
        <w:t>，</w:t>
      </w:r>
    </w:p>
    <w:p w:rsidR="00BB673C" w:rsidRPr="000C7867" w:rsidRDefault="00BB673C" w:rsidP="000C7867">
      <w:pPr>
        <w:spacing w:line="312" w:lineRule="auto"/>
      </w:pPr>
      <w:r w:rsidRPr="000C7867">
        <w:rPr>
          <w:rFonts w:hint="eastAsia"/>
        </w:rPr>
        <w:t>普刚毅果断，未有其比。</w:t>
      </w:r>
      <w:r w:rsidRPr="000C7867">
        <w:t>_______________________</w:t>
      </w:r>
      <w:r w:rsidRPr="000C7867">
        <w:rPr>
          <w:rFonts w:hint="eastAsia"/>
        </w:rPr>
        <w:t>，</w:t>
      </w:r>
      <w:r w:rsidRPr="000C7867">
        <w:t>____________</w:t>
      </w:r>
      <w:r w:rsidRPr="000C7867">
        <w:rPr>
          <w:rFonts w:hint="eastAsia"/>
        </w:rPr>
        <w:t>。普明日复奏其人，亦不用。</w:t>
      </w:r>
    </w:p>
    <w:p w:rsidR="00BB673C" w:rsidRPr="000C7867" w:rsidRDefault="00BB673C" w:rsidP="000C7867">
      <w:pPr>
        <w:spacing w:line="312" w:lineRule="auto"/>
      </w:pPr>
      <w:r w:rsidRPr="000C7867">
        <w:rPr>
          <w:rFonts w:hint="eastAsia"/>
        </w:rPr>
        <w:t>明日，</w:t>
      </w:r>
      <w:r w:rsidRPr="000C7867">
        <w:t>__________________</w:t>
      </w:r>
      <w:r w:rsidRPr="000C7867">
        <w:rPr>
          <w:rFonts w:hint="eastAsia"/>
        </w:rPr>
        <w:t>，</w:t>
      </w:r>
      <w:r w:rsidRPr="000C7867">
        <w:t>____________</w:t>
      </w:r>
      <w:r w:rsidRPr="000C7867">
        <w:rPr>
          <w:rFonts w:hint="eastAsia"/>
        </w:rPr>
        <w:t>，</w:t>
      </w:r>
      <w:r w:rsidRPr="000C7867">
        <w:t>________________</w:t>
      </w:r>
      <w:r w:rsidRPr="000C7867">
        <w:rPr>
          <w:rFonts w:hint="eastAsia"/>
        </w:rPr>
        <w:t>，</w:t>
      </w:r>
      <w:r w:rsidRPr="000C7867">
        <w:t>____________</w:t>
      </w:r>
      <w:r w:rsidRPr="000C7867">
        <w:rPr>
          <w:rFonts w:hint="eastAsia"/>
        </w:rPr>
        <w:t>，</w:t>
      </w:r>
      <w:r w:rsidRPr="000C7867">
        <w:t>_________</w:t>
      </w:r>
      <w:r w:rsidRPr="000C7867">
        <w:rPr>
          <w:rFonts w:hint="eastAsia"/>
        </w:rPr>
        <w:t>。</w:t>
      </w:r>
    </w:p>
    <w:p w:rsidR="00BB673C" w:rsidRPr="000C7867" w:rsidRDefault="00BB673C" w:rsidP="000C7867">
      <w:pPr>
        <w:spacing w:line="312" w:lineRule="auto"/>
        <w:rPr>
          <w:rFonts w:ascii="楷体_GB2312" w:eastAsia="楷体_GB2312"/>
          <w:szCs w:val="21"/>
        </w:rPr>
      </w:pPr>
      <w:r w:rsidRPr="000C7867">
        <w:rPr>
          <w:rFonts w:hint="eastAsia"/>
        </w:rPr>
        <w:t>他日</w:t>
      </w:r>
      <w:r w:rsidRPr="000C7867">
        <w:t>_________________</w:t>
      </w:r>
      <w:r w:rsidRPr="000C7867">
        <w:rPr>
          <w:rFonts w:hint="eastAsia"/>
        </w:rPr>
        <w:t>，</w:t>
      </w:r>
      <w:r w:rsidRPr="000C7867">
        <w:t>________________</w:t>
      </w:r>
      <w:r w:rsidRPr="000C7867">
        <w:rPr>
          <w:rFonts w:hint="eastAsia"/>
        </w:rPr>
        <w:t>。太祖乃悟，卒用其人。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仿宋_GB2312" w:eastAsia="仿宋_GB2312" w:hint="eastAsia"/>
          <w:szCs w:val="21"/>
        </w:rPr>
        <w:t>二</w:t>
      </w:r>
      <w:r w:rsidRPr="000C7867">
        <w:rPr>
          <w:rFonts w:ascii="楷体_GB2312" w:eastAsia="楷体_GB2312" w:hint="eastAsia"/>
          <w:szCs w:val="21"/>
        </w:rPr>
        <w:t>．情景式默写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1 .</w:t>
      </w:r>
      <w:r w:rsidRPr="000C7867">
        <w:rPr>
          <w:rFonts w:ascii="宋体" w:hAnsi="宋体" w:hint="eastAsia"/>
          <w:szCs w:val="21"/>
        </w:rPr>
        <w:t>虞世南《蝉》一诗中，诗人借蝉抒怀，表达自己品格高洁，不需要借助外力，自能名声远播的句子是：</w:t>
      </w:r>
      <w:r w:rsidRPr="000C7867">
        <w:rPr>
          <w:rFonts w:ascii="宋体" w:hAnsi="宋体"/>
          <w:szCs w:val="21"/>
          <w:u w:val="single"/>
        </w:rPr>
        <w:t xml:space="preserve"> 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2.</w:t>
      </w:r>
      <w:r w:rsidRPr="000C7867">
        <w:rPr>
          <w:rFonts w:ascii="宋体" w:hAnsi="宋体" w:hint="eastAsia"/>
          <w:szCs w:val="21"/>
        </w:rPr>
        <w:t>杜甫《孤雁》一诗中，“</w:t>
      </w:r>
      <w:r w:rsidRPr="000C7867">
        <w:rPr>
          <w:rFonts w:ascii="宋体" w:hAnsi="宋体"/>
          <w:szCs w:val="21"/>
          <w:u w:val="single"/>
        </w:rPr>
        <w:t xml:space="preserve">    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    </w:t>
      </w:r>
      <w:r w:rsidRPr="000C7867">
        <w:rPr>
          <w:rFonts w:ascii="宋体" w:hAnsi="宋体" w:hint="eastAsia"/>
          <w:szCs w:val="21"/>
        </w:rPr>
        <w:t>。”两句深切地写出了失群者的心情，显示出诗人对同伴的无限思慕迫切追求的心情。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3.</w:t>
      </w:r>
      <w:r w:rsidRPr="000C7867">
        <w:rPr>
          <w:rFonts w:ascii="宋体" w:hAnsi="宋体" w:hint="eastAsia"/>
          <w:szCs w:val="21"/>
        </w:rPr>
        <w:t>郑谷《鹧鸪》一诗中，仿佛让人置身湖边古庙，聆听鹧鸪声声哀鸣的句子是：</w:t>
      </w:r>
      <w:r w:rsidRPr="000C7867">
        <w:rPr>
          <w:rFonts w:ascii="宋体" w:hAnsi="宋体"/>
          <w:szCs w:val="21"/>
          <w:u w:val="single"/>
        </w:rPr>
        <w:t xml:space="preserve">   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4.</w:t>
      </w:r>
      <w:r w:rsidRPr="000C7867">
        <w:rPr>
          <w:rFonts w:ascii="宋体" w:hAnsi="宋体" w:hint="eastAsia"/>
          <w:szCs w:val="21"/>
        </w:rPr>
        <w:t>王维《使至塞上》一诗中，描写塞上风光，被王国维称为“千古奇观”的名句是：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5.</w:t>
      </w:r>
      <w:r w:rsidRPr="000C7867">
        <w:rPr>
          <w:rFonts w:ascii="宋体" w:hAnsi="宋体" w:hint="eastAsia"/>
          <w:szCs w:val="21"/>
        </w:rPr>
        <w:t>“马作的卢飞快，</w:t>
      </w:r>
      <w:r w:rsidRPr="000C7867">
        <w:rPr>
          <w:rFonts w:ascii="宋体" w:hAnsi="宋体"/>
          <w:szCs w:val="21"/>
          <w:u w:val="single"/>
        </w:rPr>
        <w:t xml:space="preserve">                     </w:t>
      </w:r>
      <w:r w:rsidRPr="000C7867">
        <w:rPr>
          <w:rFonts w:ascii="宋体" w:hAnsi="宋体" w:hint="eastAsia"/>
          <w:szCs w:val="21"/>
        </w:rPr>
        <w:t>。”是</w:t>
      </w:r>
      <w:r w:rsidRPr="000C7867">
        <w:rPr>
          <w:rFonts w:ascii="宋体" w:hAnsi="宋体"/>
          <w:szCs w:val="21"/>
          <w:u w:val="single"/>
        </w:rPr>
        <w:t xml:space="preserve">   </w:t>
      </w:r>
      <w:r w:rsidRPr="000C7867">
        <w:rPr>
          <w:rFonts w:ascii="宋体" w:hAnsi="宋体" w:hint="eastAsia"/>
          <w:szCs w:val="21"/>
        </w:rPr>
        <w:t>宋词人</w:t>
      </w:r>
      <w:r w:rsidRPr="000C7867">
        <w:rPr>
          <w:rFonts w:ascii="宋体" w:hAnsi="宋体"/>
          <w:szCs w:val="21"/>
          <w:u w:val="single"/>
        </w:rPr>
        <w:t xml:space="preserve">         </w:t>
      </w:r>
      <w:r w:rsidRPr="000C7867">
        <w:rPr>
          <w:rFonts w:ascii="宋体" w:hAnsi="宋体" w:hint="eastAsia"/>
          <w:szCs w:val="21"/>
        </w:rPr>
        <w:t>在《</w:t>
      </w:r>
      <w:r w:rsidRPr="000C7867">
        <w:rPr>
          <w:rFonts w:ascii="宋体" w:hAnsi="宋体"/>
          <w:szCs w:val="21"/>
          <w:u w:val="single"/>
        </w:rPr>
        <w:t xml:space="preserve">           </w:t>
      </w:r>
      <w:r w:rsidRPr="000C7867">
        <w:rPr>
          <w:rFonts w:ascii="宋体" w:hAnsi="宋体" w:hint="eastAsia"/>
          <w:szCs w:val="21"/>
        </w:rPr>
        <w:t>》一词中描写的战争场面。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6.</w:t>
      </w:r>
      <w:r w:rsidRPr="000C7867">
        <w:rPr>
          <w:rFonts w:ascii="宋体" w:hAnsi="宋体" w:hint="eastAsia"/>
          <w:szCs w:val="21"/>
        </w:rPr>
        <w:t>崔颢《黄鹤楼》中写乡思之情的诗句是：</w:t>
      </w:r>
      <w:r w:rsidRPr="000C7867">
        <w:rPr>
          <w:rFonts w:ascii="宋体" w:hAnsi="宋体"/>
          <w:szCs w:val="21"/>
          <w:u w:val="single"/>
        </w:rPr>
        <w:t xml:space="preserve">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7.</w:t>
      </w:r>
      <w:r w:rsidRPr="000C7867">
        <w:rPr>
          <w:rFonts w:ascii="宋体" w:hAnsi="宋体" w:hint="eastAsia"/>
          <w:szCs w:val="21"/>
        </w:rPr>
        <w:t>《鹧鸪》一诗中，借人物表现鹧鸪声之哀怨的句子是：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8.</w:t>
      </w:r>
      <w:r w:rsidRPr="000C7867">
        <w:rPr>
          <w:rFonts w:ascii="宋体" w:hAnsi="宋体" w:hint="eastAsia"/>
          <w:szCs w:val="21"/>
        </w:rPr>
        <w:t>白居易《卖炭翁》中说“可怜身上衣正单，心忧炭贱愿天寒”，在《观刈麦》中又说：“</w:t>
      </w:r>
      <w:r w:rsidRPr="000C7867">
        <w:rPr>
          <w:rFonts w:ascii="宋体" w:hAnsi="宋体"/>
          <w:szCs w:val="21"/>
          <w:u w:val="single"/>
        </w:rPr>
        <w:t xml:space="preserve">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</w:t>
      </w:r>
      <w:r w:rsidRPr="000C7867">
        <w:rPr>
          <w:rFonts w:ascii="宋体" w:hAnsi="宋体" w:hint="eastAsia"/>
          <w:szCs w:val="21"/>
        </w:rPr>
        <w:t>。”两者都是从心理角度表现劳动者生活的艰辛。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9.</w:t>
      </w:r>
      <w:r w:rsidRPr="000C7867">
        <w:rPr>
          <w:rFonts w:ascii="宋体" w:hAnsi="宋体" w:hint="eastAsia"/>
          <w:szCs w:val="21"/>
        </w:rPr>
        <w:t>白居易《观刈麦》一诗中，最能体现“五月人倍忙”的句子是</w:t>
      </w:r>
      <w:r w:rsidRPr="000C7867">
        <w:rPr>
          <w:rFonts w:ascii="宋体" w:hAnsi="宋体"/>
          <w:szCs w:val="21"/>
        </w:rPr>
        <w:t>: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10.</w:t>
      </w:r>
      <w:r w:rsidRPr="000C7867">
        <w:rPr>
          <w:rFonts w:ascii="宋体" w:hAnsi="宋体" w:hint="eastAsia"/>
          <w:szCs w:val="21"/>
        </w:rPr>
        <w:t>毛泽东《卜算子·咏梅》中，描写春天来临后梅花高兴的样子的诗句是：</w:t>
      </w:r>
      <w:r w:rsidRPr="000C7867">
        <w:rPr>
          <w:rFonts w:ascii="宋体" w:hAnsi="宋体"/>
          <w:szCs w:val="21"/>
          <w:u w:val="single"/>
        </w:rPr>
        <w:t xml:space="preserve">           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  <w:u w:val="single"/>
        </w:rPr>
        <w:t xml:space="preserve">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 </w:t>
      </w:r>
      <w:r w:rsidRPr="000C7867">
        <w:rPr>
          <w:rFonts w:ascii="宋体" w:hAnsi="宋体" w:hint="eastAsia"/>
          <w:szCs w:val="21"/>
        </w:rPr>
        <w:t>。描写梅“凌寒独自开”的句子是：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   </w:t>
      </w:r>
      <w:r w:rsidRPr="000C7867">
        <w:rPr>
          <w:rFonts w:ascii="宋体" w:hAnsi="宋体" w:hint="eastAsia"/>
          <w:szCs w:val="21"/>
        </w:rPr>
        <w:t>。</w:t>
      </w:r>
      <w:r w:rsidRPr="000C7867">
        <w:rPr>
          <w:rFonts w:ascii="宋体" w:hAnsi="宋体"/>
          <w:szCs w:val="21"/>
        </w:rPr>
        <w:t xml:space="preserve">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11.</w:t>
      </w:r>
      <w:r w:rsidRPr="000C7867">
        <w:rPr>
          <w:rFonts w:ascii="宋体" w:hAnsi="宋体" w:hint="eastAsia"/>
          <w:szCs w:val="21"/>
        </w:rPr>
        <w:t>陶渊明《归田园居》（其一）一诗中，把劳动写得富有诗意其描画美丽的月夜归耕图的句子是：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。写诗人辛勤劳作的句子是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/>
          <w:szCs w:val="21"/>
        </w:rPr>
        <w:t>,</w:t>
      </w:r>
      <w:r w:rsidRPr="000C7867">
        <w:rPr>
          <w:rFonts w:ascii="宋体" w:hAnsi="宋体"/>
          <w:szCs w:val="21"/>
          <w:u w:val="single"/>
        </w:rPr>
        <w:t xml:space="preserve">                     </w:t>
      </w:r>
      <w:r w:rsidRPr="000C7867">
        <w:rPr>
          <w:rFonts w:ascii="宋体"/>
          <w:szCs w:val="21"/>
        </w:rPr>
        <w:t>.</w:t>
      </w:r>
      <w:r w:rsidRPr="000C7867">
        <w:rPr>
          <w:rFonts w:ascii="宋体" w:hAnsi="宋体" w:hint="eastAsia"/>
          <w:szCs w:val="21"/>
        </w:rPr>
        <w:t>最能表达诗人隐居田园的心愿的句子是：</w:t>
      </w:r>
      <w:r w:rsidRPr="000C7867">
        <w:rPr>
          <w:rFonts w:ascii="宋体" w:hAnsi="宋体" w:hint="eastAsia"/>
          <w:szCs w:val="21"/>
          <w:u w:val="single"/>
        </w:rPr>
        <w:t xml:space="preserve">　　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 w:hint="eastAsia"/>
          <w:szCs w:val="21"/>
          <w:u w:val="single"/>
        </w:rPr>
        <w:t xml:space="preserve">　　　　　　　　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 w:hint="eastAsia"/>
          <w:szCs w:val="21"/>
          <w:u w:val="single"/>
        </w:rPr>
        <w:t xml:space="preserve">　　　　　　　　　　　　　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12.</w:t>
      </w:r>
      <w:r w:rsidRPr="000C7867">
        <w:rPr>
          <w:rFonts w:ascii="宋体" w:hAnsi="宋体" w:hint="eastAsia"/>
          <w:szCs w:val="21"/>
        </w:rPr>
        <w:t>毛泽东《沁园春·雪》中的主旨句是：俱往矣，</w:t>
      </w:r>
      <w:r w:rsidRPr="000C7867">
        <w:rPr>
          <w:rFonts w:ascii="宋体" w:hAnsi="宋体"/>
          <w:szCs w:val="21"/>
          <w:u w:val="single"/>
        </w:rPr>
        <w:t xml:space="preserve">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  <w:u w:val="single"/>
        </w:rPr>
      </w:pPr>
      <w:r w:rsidRPr="000C7867">
        <w:rPr>
          <w:rFonts w:ascii="宋体" w:hAnsi="宋体"/>
          <w:szCs w:val="21"/>
        </w:rPr>
        <w:t>13.</w:t>
      </w:r>
      <w:r w:rsidRPr="000C7867">
        <w:rPr>
          <w:rFonts w:ascii="宋体" w:hAnsi="宋体" w:hint="eastAsia"/>
          <w:szCs w:val="21"/>
        </w:rPr>
        <w:t>崔颢《黄鹤楼》一诗中表现诗人登楼远眺，看到草木茂盛的景象的诗句是：</w:t>
      </w:r>
      <w:r w:rsidRPr="000C7867">
        <w:rPr>
          <w:rFonts w:ascii="宋体" w:hAnsi="宋体"/>
          <w:szCs w:val="21"/>
          <w:u w:val="single"/>
        </w:rPr>
        <w:t xml:space="preserve">               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</w:rPr>
        <w:t>14.</w:t>
      </w:r>
      <w:r w:rsidRPr="000C7867">
        <w:rPr>
          <w:rFonts w:ascii="宋体" w:hAnsi="宋体" w:hint="eastAsia"/>
          <w:szCs w:val="21"/>
        </w:rPr>
        <w:t>《木兰诗》中写出了木兰征战生活艰苦及战场气氛悲凉的语句是</w:t>
      </w:r>
      <w:r w:rsidRPr="000C7867">
        <w:rPr>
          <w:rFonts w:ascii="宋体" w:hAnsi="宋体"/>
          <w:szCs w:val="21"/>
        </w:rPr>
        <w:t>:</w:t>
      </w:r>
      <w:r w:rsidRPr="000C7867">
        <w:rPr>
          <w:rFonts w:ascii="宋体" w:hAnsi="宋体"/>
          <w:szCs w:val="21"/>
          <w:u w:val="single"/>
        </w:rPr>
        <w:t xml:space="preserve">                   </w:t>
      </w:r>
      <w:r w:rsidRPr="000C7867">
        <w:rPr>
          <w:rFonts w:ascii="宋体" w:hAnsi="宋体"/>
          <w:szCs w:val="21"/>
        </w:rPr>
        <w:t xml:space="preserve">   ,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。描写战事频繁持久，战斗激烈悲壮的诗句是：</w:t>
      </w:r>
      <w:r w:rsidRPr="000C7867">
        <w:rPr>
          <w:rFonts w:ascii="宋体" w:hAnsi="宋体"/>
          <w:szCs w:val="21"/>
          <w:u w:val="single"/>
        </w:rPr>
        <w:t xml:space="preserve">      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ind w:left="210" w:hangingChars="100" w:hanging="210"/>
        <w:rPr>
          <w:szCs w:val="21"/>
        </w:rPr>
      </w:pPr>
      <w:r w:rsidRPr="000C7867">
        <w:rPr>
          <w:rFonts w:ascii="宋体" w:hAnsi="宋体"/>
          <w:szCs w:val="21"/>
        </w:rPr>
        <w:t>15.</w:t>
      </w:r>
      <w:r w:rsidRPr="000C7867">
        <w:rPr>
          <w:rFonts w:hint="eastAsia"/>
          <w:szCs w:val="21"/>
        </w:rPr>
        <w:t>木兰诗描写木兰奔赴战场时矫健英姿的句子是</w:t>
      </w:r>
      <w:r w:rsidRPr="000C7867">
        <w:rPr>
          <w:szCs w:val="21"/>
          <w:u w:val="single"/>
        </w:rPr>
        <w:t xml:space="preserve">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</w:t>
      </w:r>
      <w:r w:rsidRPr="000C7867">
        <w:rPr>
          <w:rFonts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szCs w:val="21"/>
        </w:rPr>
      </w:pPr>
      <w:r w:rsidRPr="000C7867">
        <w:rPr>
          <w:szCs w:val="21"/>
        </w:rPr>
        <w:t>16.</w:t>
      </w:r>
      <w:r w:rsidRPr="000C7867">
        <w:rPr>
          <w:rFonts w:hint="eastAsia"/>
          <w:szCs w:val="21"/>
        </w:rPr>
        <w:t>描写边塞夜景，烘托木兰勇敢坚强性格的句子是：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  <w:bookmarkStart w:id="0" w:name="_GoBack"/>
      <w:bookmarkEnd w:id="0"/>
    </w:p>
    <w:p w:rsidR="00BB673C" w:rsidRPr="000C7867" w:rsidRDefault="00BB673C" w:rsidP="000C7867">
      <w:pPr>
        <w:spacing w:line="312" w:lineRule="auto"/>
        <w:rPr>
          <w:szCs w:val="21"/>
          <w:u w:val="single"/>
        </w:rPr>
      </w:pPr>
      <w:r w:rsidRPr="000C7867">
        <w:rPr>
          <w:szCs w:val="21"/>
        </w:rPr>
        <w:t>17.</w:t>
      </w:r>
      <w:r w:rsidRPr="000C7867">
        <w:rPr>
          <w:rFonts w:hint="eastAsia"/>
          <w:szCs w:val="21"/>
        </w:rPr>
        <w:t>描写木兰军营中苦寒生活的句子是</w:t>
      </w:r>
      <w:r w:rsidRPr="000C7867">
        <w:rPr>
          <w:szCs w:val="21"/>
          <w:u w:val="single"/>
        </w:rPr>
        <w:t xml:space="preserve">   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    </w:t>
      </w:r>
      <w:r w:rsidRPr="000C7867">
        <w:rPr>
          <w:rFonts w:hint="eastAsia"/>
          <w:szCs w:val="21"/>
          <w:u w:val="single"/>
        </w:rPr>
        <w:t>。</w:t>
      </w:r>
    </w:p>
    <w:p w:rsidR="00BB673C" w:rsidRPr="000C7867" w:rsidRDefault="00BB673C" w:rsidP="000C7867">
      <w:pPr>
        <w:spacing w:line="312" w:lineRule="auto"/>
        <w:ind w:left="105" w:hangingChars="50" w:hanging="105"/>
        <w:rPr>
          <w:szCs w:val="21"/>
          <w:u w:val="single"/>
        </w:rPr>
      </w:pPr>
      <w:r w:rsidRPr="000C7867">
        <w:rPr>
          <w:szCs w:val="21"/>
        </w:rPr>
        <w:t>18.</w:t>
      </w:r>
      <w:r w:rsidRPr="000C7867">
        <w:rPr>
          <w:rFonts w:hint="eastAsia"/>
          <w:spacing w:val="-20"/>
          <w:szCs w:val="21"/>
        </w:rPr>
        <w:t>有诗云：醉卧沙场君莫笑，古来征战几人回。木兰诗中有相似的两句诗是</w:t>
      </w:r>
      <w:r w:rsidRPr="000C7867">
        <w:rPr>
          <w:szCs w:val="21"/>
          <w:u w:val="single"/>
        </w:rPr>
        <w:t xml:space="preserve">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</w:t>
      </w:r>
    </w:p>
    <w:p w:rsidR="00BB673C" w:rsidRPr="000C7867" w:rsidRDefault="00BB673C" w:rsidP="000C7867">
      <w:pPr>
        <w:spacing w:line="312" w:lineRule="auto"/>
        <w:ind w:left="105" w:hangingChars="50" w:hanging="105"/>
        <w:rPr>
          <w:szCs w:val="21"/>
        </w:rPr>
      </w:pPr>
      <w:r w:rsidRPr="000C7867">
        <w:rPr>
          <w:szCs w:val="21"/>
          <w:u w:val="single"/>
        </w:rPr>
        <w:t xml:space="preserve">        </w:t>
      </w:r>
      <w:r w:rsidRPr="000C7867">
        <w:rPr>
          <w:rFonts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szCs w:val="21"/>
        </w:rPr>
      </w:pPr>
      <w:r w:rsidRPr="000C7867">
        <w:rPr>
          <w:szCs w:val="21"/>
        </w:rPr>
        <w:t>19.</w:t>
      </w:r>
      <w:r w:rsidRPr="000C7867">
        <w:rPr>
          <w:rFonts w:hint="eastAsia"/>
          <w:szCs w:val="21"/>
        </w:rPr>
        <w:t>写木兰从军后艰苦战地生活的对偶句是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szCs w:val="21"/>
          <w:u w:val="single"/>
        </w:rPr>
      </w:pPr>
      <w:r w:rsidRPr="000C7867">
        <w:rPr>
          <w:szCs w:val="21"/>
        </w:rPr>
        <w:t>20.</w:t>
      </w:r>
      <w:r w:rsidRPr="000C7867">
        <w:rPr>
          <w:rFonts w:hint="eastAsia"/>
          <w:szCs w:val="21"/>
        </w:rPr>
        <w:t>赞颂木兰谨慎、聪明、勇敢、能力不逊于男子的议论句是</w:t>
      </w:r>
      <w:r w:rsidRPr="000C7867">
        <w:rPr>
          <w:szCs w:val="21"/>
          <w:u w:val="single"/>
        </w:rPr>
        <w:t xml:space="preserve">     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</w:t>
      </w:r>
    </w:p>
    <w:p w:rsidR="00BB673C" w:rsidRPr="000C7867" w:rsidRDefault="00BB673C" w:rsidP="000C7867">
      <w:pPr>
        <w:spacing w:line="312" w:lineRule="auto"/>
        <w:rPr>
          <w:b/>
          <w:szCs w:val="21"/>
        </w:rPr>
      </w:pPr>
      <w:r w:rsidRPr="000C7867">
        <w:rPr>
          <w:szCs w:val="21"/>
          <w:u w:val="single"/>
        </w:rPr>
        <w:t xml:space="preserve">                         </w:t>
      </w:r>
      <w:r w:rsidRPr="000C7867">
        <w:rPr>
          <w:rFonts w:hint="eastAsia"/>
          <w:szCs w:val="21"/>
        </w:rPr>
        <w:t>。</w:t>
      </w:r>
    </w:p>
    <w:p w:rsidR="00BB673C" w:rsidRPr="000C7867" w:rsidRDefault="00BB673C" w:rsidP="000C7867">
      <w:pPr>
        <w:numPr>
          <w:ilvl w:val="0"/>
          <w:numId w:val="1"/>
        </w:numPr>
        <w:spacing w:line="312" w:lineRule="auto"/>
        <w:rPr>
          <w:szCs w:val="21"/>
        </w:rPr>
      </w:pPr>
      <w:r w:rsidRPr="000C7867">
        <w:rPr>
          <w:rFonts w:hint="eastAsia"/>
          <w:szCs w:val="21"/>
        </w:rPr>
        <w:t>《爱莲说》中描写莲花高洁质朴的句子是：</w:t>
      </w:r>
      <w:r w:rsidRPr="000C7867">
        <w:rPr>
          <w:szCs w:val="21"/>
        </w:rPr>
        <w:t>(</w:t>
      </w:r>
      <w:r w:rsidRPr="000C7867">
        <w:rPr>
          <w:rFonts w:hint="eastAsia"/>
          <w:szCs w:val="21"/>
        </w:rPr>
        <w:t>用来比喻君子既不与世俗同流合污，又不孤高自傲的句子是：</w:t>
      </w:r>
      <w:r w:rsidRPr="000C7867">
        <w:rPr>
          <w:szCs w:val="21"/>
        </w:rPr>
        <w:t>) ____________</w:t>
      </w:r>
      <w:r w:rsidRPr="000C7867">
        <w:rPr>
          <w:szCs w:val="21"/>
          <w:u w:val="single"/>
        </w:rPr>
        <w:t xml:space="preserve">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   </w:t>
      </w:r>
      <w:r w:rsidRPr="000C7867">
        <w:rPr>
          <w:szCs w:val="21"/>
        </w:rPr>
        <w:t>____</w:t>
      </w:r>
      <w:r w:rsidRPr="000C7867">
        <w:rPr>
          <w:rFonts w:hint="eastAsia"/>
          <w:szCs w:val="21"/>
        </w:rPr>
        <w:t>。表现莲花正直、美名远播的句子是</w:t>
      </w:r>
      <w:r w:rsidRPr="000C7867">
        <w:rPr>
          <w:szCs w:val="21"/>
        </w:rPr>
        <w:t>________</w:t>
      </w:r>
      <w:r w:rsidRPr="000C7867">
        <w:rPr>
          <w:szCs w:val="21"/>
          <w:u w:val="single"/>
        </w:rPr>
        <w:t>__        _</w:t>
      </w:r>
      <w:r w:rsidRPr="000C7867">
        <w:rPr>
          <w:szCs w:val="21"/>
        </w:rPr>
        <w:t>_,___</w:t>
      </w:r>
      <w:r w:rsidRPr="000C7867">
        <w:rPr>
          <w:szCs w:val="21"/>
          <w:u w:val="single"/>
        </w:rPr>
        <w:t xml:space="preserve">          </w:t>
      </w:r>
      <w:r w:rsidRPr="000C7867">
        <w:rPr>
          <w:szCs w:val="21"/>
        </w:rPr>
        <w:t>_________</w:t>
      </w:r>
      <w:r w:rsidRPr="000C7867">
        <w:rPr>
          <w:rFonts w:hint="eastAsia"/>
          <w:szCs w:val="21"/>
        </w:rPr>
        <w:t>。《爱莲说》揭示全文中心的一句是（文中最能概括莲的高贵品质的句子）</w:t>
      </w:r>
      <w:r w:rsidRPr="000C7867">
        <w:rPr>
          <w:szCs w:val="21"/>
          <w:u w:val="single"/>
        </w:rPr>
        <w:t xml:space="preserve">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              </w:t>
      </w:r>
      <w:r w:rsidRPr="000C7867">
        <w:rPr>
          <w:rFonts w:hint="eastAsia"/>
          <w:szCs w:val="21"/>
        </w:rPr>
        <w:t>。与“近朱者赤，近墨者黑”或</w:t>
      </w:r>
      <w:r w:rsidRPr="000C7867">
        <w:rPr>
          <w:szCs w:val="21"/>
        </w:rPr>
        <w:t xml:space="preserve"> </w:t>
      </w:r>
      <w:r w:rsidRPr="000C7867">
        <w:rPr>
          <w:rFonts w:hint="eastAsia"/>
          <w:szCs w:val="21"/>
        </w:rPr>
        <w:t>“常在河边走，哪有不湿鞋”意思相反的一句是：</w:t>
      </w:r>
      <w:r w:rsidRPr="000C7867">
        <w:rPr>
          <w:szCs w:val="21"/>
          <w:u w:val="single"/>
        </w:rPr>
        <w:t xml:space="preserve">                      </w:t>
      </w:r>
      <w:r w:rsidRPr="000C7867">
        <w:rPr>
          <w:szCs w:val="21"/>
        </w:rPr>
        <w:t xml:space="preserve">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</w:rPr>
        <w:t xml:space="preserve">  </w:t>
      </w:r>
      <w:r w:rsidRPr="000C7867">
        <w:rPr>
          <w:szCs w:val="21"/>
          <w:u w:val="single"/>
        </w:rPr>
        <w:t xml:space="preserve">                         </w:t>
      </w:r>
      <w:r w:rsidRPr="000C7867">
        <w:rPr>
          <w:rFonts w:hint="eastAsia"/>
          <w:szCs w:val="21"/>
        </w:rPr>
        <w:t>。</w:t>
      </w:r>
    </w:p>
    <w:p w:rsidR="00BB673C" w:rsidRPr="000C7867" w:rsidRDefault="00BB673C" w:rsidP="000C7867">
      <w:pPr>
        <w:numPr>
          <w:ilvl w:val="0"/>
          <w:numId w:val="1"/>
        </w:numPr>
        <w:spacing w:line="312" w:lineRule="auto"/>
        <w:rPr>
          <w:szCs w:val="21"/>
        </w:rPr>
      </w:pPr>
      <w:r w:rsidRPr="000C7867">
        <w:rPr>
          <w:rFonts w:hint="eastAsia"/>
          <w:szCs w:val="21"/>
        </w:rPr>
        <w:t>周敦颐《爱莲说》中的“</w:t>
      </w:r>
      <w:r w:rsidRPr="000C7867">
        <w:rPr>
          <w:szCs w:val="21"/>
          <w:u w:val="single"/>
        </w:rPr>
        <w:t xml:space="preserve">   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   </w:t>
      </w:r>
      <w:r w:rsidRPr="000C7867">
        <w:rPr>
          <w:rFonts w:hint="eastAsia"/>
          <w:szCs w:val="21"/>
        </w:rPr>
        <w:t>。”告诉我们不要被环境左右，要在纷繁复杂的现实生活中保持洁身自好的品格，坚守高尚的节操。</w:t>
      </w:r>
    </w:p>
    <w:p w:rsidR="00BB673C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szCs w:val="21"/>
        </w:rPr>
        <w:t>23.</w:t>
      </w:r>
      <w:r w:rsidRPr="000C7867">
        <w:rPr>
          <w:rFonts w:ascii="宋体" w:hAnsi="宋体"/>
          <w:szCs w:val="21"/>
        </w:rPr>
        <w:t xml:space="preserve"> </w:t>
      </w:r>
      <w:r w:rsidRPr="000C7867">
        <w:rPr>
          <w:rFonts w:ascii="宋体" w:hAnsi="宋体" w:hint="eastAsia"/>
          <w:szCs w:val="21"/>
        </w:rPr>
        <w:t>《卜算子·咏梅》两首词中写出梅花共同特征的句子是：</w:t>
      </w:r>
      <w:r w:rsidRPr="000C7867">
        <w:rPr>
          <w:rFonts w:ascii="宋体" w:hAnsi="宋体"/>
          <w:szCs w:val="21"/>
          <w:u w:val="single"/>
        </w:rPr>
        <w:t xml:space="preserve">                        </w:t>
      </w:r>
      <w:r w:rsidRPr="000C7867">
        <w:rPr>
          <w:rFonts w:ascii="宋体" w:hAnsi="宋体" w:hint="eastAsia"/>
          <w:szCs w:val="21"/>
        </w:rPr>
        <w:t>，</w:t>
      </w:r>
    </w:p>
    <w:p w:rsidR="00BB673C" w:rsidRPr="000C7867" w:rsidRDefault="00BB673C" w:rsidP="000C7867">
      <w:pPr>
        <w:spacing w:line="312" w:lineRule="auto"/>
        <w:rPr>
          <w:rFonts w:ascii="宋体"/>
          <w:szCs w:val="21"/>
        </w:rPr>
      </w:pP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。</w:t>
      </w:r>
      <w:r w:rsidRPr="000C7867">
        <w:rPr>
          <w:rFonts w:ascii="宋体" w:hAnsi="宋体"/>
          <w:szCs w:val="21"/>
          <w:u w:val="single"/>
        </w:rPr>
        <w:t xml:space="preserve">      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  </w:t>
      </w:r>
      <w:r w:rsidRPr="000C7867">
        <w:rPr>
          <w:rFonts w:ascii="宋体" w:hAnsi="宋体"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  <w:rPr>
          <w:szCs w:val="21"/>
          <w:u w:val="single"/>
        </w:rPr>
      </w:pPr>
      <w:r w:rsidRPr="000C7867">
        <w:rPr>
          <w:szCs w:val="21"/>
        </w:rPr>
        <w:t>24.</w:t>
      </w:r>
      <w:r w:rsidRPr="000C7867">
        <w:rPr>
          <w:rFonts w:hint="eastAsia"/>
          <w:szCs w:val="21"/>
        </w:rPr>
        <w:t>《观刈麦》诗中最能体现农民辛苦劳作的句子是：</w:t>
      </w:r>
      <w:r w:rsidRPr="000C7867">
        <w:rPr>
          <w:szCs w:val="21"/>
          <w:u w:val="single"/>
        </w:rPr>
        <w:t xml:space="preserve">     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</w:t>
      </w:r>
    </w:p>
    <w:p w:rsidR="00BB673C" w:rsidRPr="000C7867" w:rsidRDefault="00BB673C" w:rsidP="000C7867">
      <w:pPr>
        <w:spacing w:line="312" w:lineRule="auto"/>
        <w:rPr>
          <w:szCs w:val="21"/>
        </w:rPr>
      </w:pPr>
      <w:r w:rsidRPr="000C7867">
        <w:rPr>
          <w:szCs w:val="21"/>
          <w:u w:val="single"/>
        </w:rPr>
        <w:t xml:space="preserve">       </w:t>
      </w:r>
      <w:r w:rsidRPr="000C7867">
        <w:rPr>
          <w:rFonts w:hint="eastAsia"/>
          <w:szCs w:val="21"/>
        </w:rPr>
        <w:t>。由此我们可以联想到农民辛勤耕作的俗语：</w:t>
      </w:r>
      <w:r w:rsidRPr="000C7867">
        <w:rPr>
          <w:szCs w:val="21"/>
          <w:u w:val="single"/>
        </w:rPr>
        <w:t xml:space="preserve">                         </w:t>
      </w:r>
      <w:r w:rsidRPr="000C7867">
        <w:rPr>
          <w:rFonts w:hint="eastAsia"/>
          <w:szCs w:val="21"/>
        </w:rPr>
        <w:t>。从侧面表现天气十分炎热的句子是：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  <w:r w:rsidRPr="000C7867">
        <w:rPr>
          <w:rFonts w:hint="eastAsia"/>
          <w:szCs w:val="21"/>
        </w:rPr>
        <w:t>刻画劳动人民在特定情况下近乎变态的心理的句子是：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</w:t>
      </w:r>
      <w:r w:rsidRPr="000C7867">
        <w:rPr>
          <w:szCs w:val="21"/>
        </w:rPr>
        <w:br/>
        <w:t>"</w:t>
      </w:r>
      <w:r w:rsidRPr="000C7867">
        <w:rPr>
          <w:rFonts w:hint="eastAsia"/>
          <w:szCs w:val="21"/>
        </w:rPr>
        <w:t>听其相顾言，闻者为悲伤。</w:t>
      </w:r>
      <w:r w:rsidRPr="000C7867">
        <w:rPr>
          <w:szCs w:val="21"/>
        </w:rPr>
        <w:t>"</w:t>
      </w:r>
      <w:r w:rsidRPr="000C7867">
        <w:rPr>
          <w:rFonts w:hint="eastAsia"/>
          <w:szCs w:val="21"/>
        </w:rPr>
        <w:t>，请问听者</w:t>
      </w:r>
      <w:r w:rsidRPr="000C7867">
        <w:rPr>
          <w:szCs w:val="21"/>
        </w:rPr>
        <w:t>"</w:t>
      </w:r>
      <w:r w:rsidRPr="000C7867">
        <w:rPr>
          <w:rFonts w:hint="eastAsia"/>
          <w:szCs w:val="21"/>
        </w:rPr>
        <w:t>悲</w:t>
      </w:r>
      <w:r w:rsidRPr="000C7867">
        <w:rPr>
          <w:szCs w:val="21"/>
        </w:rPr>
        <w:t>"</w:t>
      </w:r>
      <w:r w:rsidRPr="000C7867">
        <w:rPr>
          <w:rFonts w:hint="eastAsia"/>
          <w:szCs w:val="21"/>
        </w:rPr>
        <w:t>从何来？用文中的原句来回答。</w:t>
      </w:r>
      <w:r w:rsidRPr="000C7867">
        <w:rPr>
          <w:rFonts w:ascii="宋体" w:hAnsi="宋体"/>
          <w:szCs w:val="21"/>
          <w:u w:val="single"/>
        </w:rPr>
        <w:t xml:space="preserve">                 </w:t>
      </w:r>
      <w:r w:rsidRPr="000C7867">
        <w:rPr>
          <w:rFonts w:ascii="宋体" w:hAnsi="宋体" w:hint="eastAsia"/>
          <w:szCs w:val="21"/>
        </w:rPr>
        <w:t>，</w:t>
      </w:r>
      <w:r w:rsidRPr="000C7867">
        <w:rPr>
          <w:rFonts w:ascii="宋体" w:hAnsi="宋体"/>
          <w:szCs w:val="21"/>
          <w:u w:val="single"/>
        </w:rPr>
        <w:t xml:space="preserve">                    </w:t>
      </w:r>
      <w:r w:rsidRPr="000C7867">
        <w:rPr>
          <w:rFonts w:ascii="宋体" w:hAnsi="宋体" w:hint="eastAsia"/>
          <w:szCs w:val="21"/>
        </w:rPr>
        <w:t>。（</w:t>
      </w:r>
      <w:r w:rsidRPr="000C7867">
        <w:rPr>
          <w:rFonts w:hint="eastAsia"/>
          <w:szCs w:val="21"/>
        </w:rPr>
        <w:t>直接揭示劳动人民生活艰辛的原因）</w:t>
      </w:r>
    </w:p>
    <w:p w:rsidR="00BB673C" w:rsidRPr="000C7867" w:rsidRDefault="00BB673C" w:rsidP="000C7867">
      <w:pPr>
        <w:spacing w:line="312" w:lineRule="auto"/>
        <w:rPr>
          <w:szCs w:val="21"/>
        </w:rPr>
      </w:pPr>
      <w:r w:rsidRPr="000C7867">
        <w:rPr>
          <w:szCs w:val="21"/>
        </w:rPr>
        <w:t>25.</w:t>
      </w:r>
      <w:r w:rsidRPr="000C7867">
        <w:rPr>
          <w:rFonts w:hint="eastAsia"/>
          <w:szCs w:val="21"/>
        </w:rPr>
        <w:t>《破阵子》中表现因现实而感慨，对人生而感叹的句子是：</w:t>
      </w:r>
      <w:r w:rsidRPr="000C7867">
        <w:rPr>
          <w:szCs w:val="21"/>
          <w:u w:val="single"/>
        </w:rPr>
        <w:t xml:space="preserve">                    </w:t>
      </w:r>
      <w:r w:rsidRPr="000C7867">
        <w:rPr>
          <w:rFonts w:hint="eastAsia"/>
          <w:szCs w:val="21"/>
        </w:rPr>
        <w:t>。《使至塞上》中与李清照“试问卷帘人，却道海棠依旧”的回答有异曲同工之妙的句子是：</w:t>
      </w:r>
      <w:r w:rsidRPr="000C7867">
        <w:rPr>
          <w:szCs w:val="21"/>
          <w:u w:val="single"/>
        </w:rPr>
        <w:t xml:space="preserve">                     </w:t>
      </w:r>
      <w:r w:rsidRPr="000C7867">
        <w:rPr>
          <w:rFonts w:hint="eastAsia"/>
          <w:szCs w:val="21"/>
        </w:rPr>
        <w:t>，</w:t>
      </w:r>
      <w:r w:rsidRPr="000C7867">
        <w:rPr>
          <w:szCs w:val="21"/>
          <w:u w:val="single"/>
        </w:rPr>
        <w:t xml:space="preserve">                        </w:t>
      </w:r>
      <w:r w:rsidRPr="000C7867">
        <w:rPr>
          <w:rFonts w:hint="eastAsia"/>
          <w:szCs w:val="21"/>
        </w:rPr>
        <w:t>。</w:t>
      </w:r>
    </w:p>
    <w:p w:rsidR="00BB673C" w:rsidRPr="000C7867" w:rsidRDefault="00BB673C" w:rsidP="000C7867">
      <w:pPr>
        <w:spacing w:line="312" w:lineRule="auto"/>
      </w:pPr>
    </w:p>
    <w:sectPr w:rsidR="00BB673C" w:rsidRPr="000C7867" w:rsidSect="00C1173C">
      <w:headerReference w:type="default" r:id="rId7"/>
      <w:pgSz w:w="22113" w:h="15309" w:orient="landscape" w:code="510"/>
      <w:pgMar w:top="794" w:right="1440" w:bottom="794" w:left="1440" w:header="851" w:footer="992" w:gutter="0"/>
      <w:cols w:num="2" w:space="841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3C" w:rsidRDefault="00BB673C" w:rsidP="00517E5B">
      <w:r>
        <w:separator/>
      </w:r>
    </w:p>
  </w:endnote>
  <w:endnote w:type="continuationSeparator" w:id="0">
    <w:p w:rsidR="00BB673C" w:rsidRDefault="00BB673C" w:rsidP="00517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3C" w:rsidRDefault="00BB673C" w:rsidP="00517E5B">
      <w:r>
        <w:separator/>
      </w:r>
    </w:p>
  </w:footnote>
  <w:footnote w:type="continuationSeparator" w:id="0">
    <w:p w:rsidR="00BB673C" w:rsidRDefault="00BB673C" w:rsidP="00517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3C" w:rsidRDefault="00BB673C">
    <w:pPr>
      <w:ind w:right="360" w:firstLine="360"/>
      <w:jc w:val="center"/>
      <w:rPr>
        <w:b/>
        <w:sz w:val="18"/>
        <w:szCs w:val="18"/>
      </w:rPr>
    </w:pPr>
    <w:r>
      <w:rPr>
        <w:b/>
        <w:sz w:val="18"/>
        <w:szCs w:val="18"/>
      </w:rPr>
      <w:t>2017</w:t>
    </w:r>
    <w:r>
      <w:rPr>
        <w:rFonts w:hint="eastAsia"/>
        <w:b/>
        <w:sz w:val="18"/>
        <w:szCs w:val="18"/>
      </w:rPr>
      <w:t>初三语文七年级下册古诗词复习测试题</w:t>
    </w:r>
  </w:p>
  <w:p w:rsidR="00BB673C" w:rsidRDefault="00BB673C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3E542"/>
    <w:multiLevelType w:val="singleLevel"/>
    <w:tmpl w:val="58B3E542"/>
    <w:lvl w:ilvl="0">
      <w:start w:val="2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CFC2DC5"/>
    <w:rsid w:val="000C7867"/>
    <w:rsid w:val="002B2523"/>
    <w:rsid w:val="00517E5B"/>
    <w:rsid w:val="007D1326"/>
    <w:rsid w:val="00983846"/>
    <w:rsid w:val="00BB673C"/>
    <w:rsid w:val="00C1173C"/>
    <w:rsid w:val="00D258BD"/>
    <w:rsid w:val="00DE200E"/>
    <w:rsid w:val="049B1CED"/>
    <w:rsid w:val="6CFC2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E5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17E5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C1E86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517E5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C1E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827</Words>
  <Characters>4717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微软用户</cp:lastModifiedBy>
  <cp:revision>7</cp:revision>
  <dcterms:created xsi:type="dcterms:W3CDTF">2017-02-27T08:20:00Z</dcterms:created>
  <dcterms:modified xsi:type="dcterms:W3CDTF">2017-03-04T06:30:33Z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